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92dc" w14:paraId="5e392dc" w:rsidRDefault="002F2D4D" w:rsidP="00910611" w:rsidR="002F2D4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D4D" w:rsidP="00910611" w:rsidR="002F2D4D" w:rsidRPr="002F2D4D">
      <w:pPr>
        <w:rPr>
          <w:rFonts w:hAnsi="Times New Roman" w:ascii="Times New Roman"/>
        </w:rPr>
      </w:pPr>
      <w:r w:rsidRPr="002F2D4D">
        <w:rPr>
          <w:rFonts w:eastAsia="MS Mincho" w:hAnsi="Times New Roman" w:ascii="Times New Roman"/>
        </w:rPr>
        <w:t xml:space="preserve">   REPUBLIKA HRVATSKA</w:t>
      </w:r>
    </w:p>
    <w:p w:rsidRDefault="002F2D4D" w:rsidP="00910611" w:rsidR="002F2D4D" w:rsidRPr="002F2D4D">
      <w:pPr>
        <w:rPr>
          <w:rFonts w:hAnsi="Times New Roman" w:ascii="Times New Roman"/>
        </w:rPr>
      </w:pPr>
      <w:r w:rsidRPr="002F2D4D">
        <w:rPr>
          <w:rFonts w:eastAsia="MS Mincho" w:hAnsi="Times New Roman" w:ascii="Times New Roman"/>
        </w:rPr>
        <w:t>TRGOVAČKI SUD U RIJECI</w:t>
      </w:r>
    </w:p>
    <w:p w:rsidRDefault="002F2D4D" w:rsidR="002F2D4D" w:rsidRPr="002F2D4D">
      <w:pPr>
        <w:rPr>
          <w:rFonts w:eastAsia="MS Mincho" w:hAnsi="Times New Roman" w:ascii="Times New Roman"/>
        </w:rPr>
      </w:pPr>
      <w:r w:rsidRPr="002F2D4D">
        <w:rPr>
          <w:rFonts w:eastAsia="MS Mincho" w:hAnsi="Times New Roman" w:ascii="Times New Roman"/>
        </w:rPr>
        <w:t xml:space="preserve">       Rijeka, Zadarska 1 i 3</w:t>
      </w:r>
    </w:p>
    <w:p w:rsidRDefault="002F2D4D" w:rsidP="00910611" w:rsidR="002F2D4D" w:rsidRPr="00910611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621893" w:rsidRPr="00621893">
        <w:rPr>
          <w:rFonts w:hAnsi="Times New Roman" w:ascii="Times New Roman"/>
          <w:b/>
        </w:rPr>
        <w:t>MGK – pack d.d. Kukuljanovo, Kukuljanovo 349, OIB 09381762740</w:t>
      </w:r>
      <w:r w:rsidR="00621893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</w:t>
      </w:r>
      <w:r w:rsidR="00621893">
        <w:rPr>
          <w:rFonts w:hAnsi="Times New Roman" w:ascii="Times New Roman"/>
          <w:b/>
        </w:rPr>
        <w:t>IGM Emballagentechink GmbH</w:t>
      </w:r>
      <w:r w:rsidR="00621893">
        <w:rPr>
          <w:rFonts w:hAnsi="Times New Roman" w:ascii="Times New Roman"/>
        </w:rPr>
        <w:t xml:space="preserve">, </w:t>
      </w:r>
      <w:r w:rsidR="00621893" w:rsidRPr="00621893">
        <w:rPr>
          <w:rFonts w:hAnsi="Times New Roman" w:ascii="Times New Roman"/>
          <w:b/>
        </w:rPr>
        <w:t>Beč, Assmayergasse 40/1, Austrija,</w:t>
      </w:r>
      <w:r w:rsidR="002E2B4B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 xml:space="preserve">vjerovnika </w:t>
      </w:r>
      <w:r w:rsidR="00621893" w:rsidRPr="00621893">
        <w:rPr>
          <w:rFonts w:hAnsi="Times New Roman" w:ascii="Times New Roman"/>
        </w:rPr>
        <w:t>IGM Emballagentechink GmbH, Beč, Assmayergasse 40/1, Austrija</w:t>
      </w:r>
      <w:r w:rsidR="00CC659C">
        <w:rPr>
          <w:rFonts w:hAnsi="Times New Roman" w:ascii="Times New Roman"/>
        </w:rPr>
        <w:t>,</w:t>
      </w:r>
      <w:r w:rsidR="002E2B4B">
        <w:rPr>
          <w:rFonts w:hAnsi="Times New Roman" w:ascii="Times New Roman"/>
        </w:rPr>
        <w:t xml:space="preserve"> podnesena Financijskoj agenciji dana </w:t>
      </w:r>
      <w:r w:rsidR="00621893">
        <w:rPr>
          <w:rFonts w:hAnsi="Times New Roman" w:ascii="Times New Roman"/>
        </w:rPr>
        <w:t>12</w:t>
      </w:r>
      <w:r w:rsidR="002E2B4B">
        <w:rPr>
          <w:rFonts w:hAnsi="Times New Roman" w:ascii="Times New Roman"/>
        </w:rPr>
        <w:t>. listopada 2017. godine</w:t>
      </w:r>
      <w:r w:rsidR="00CC659C">
        <w:rPr>
          <w:rFonts w:hAnsi="Times New Roman" w:ascii="Times New Roman"/>
        </w:rPr>
        <w:t xml:space="preserve"> u iznosu </w:t>
      </w:r>
      <w:r w:rsidR="00621893">
        <w:rPr>
          <w:rFonts w:hAnsi="Times New Roman" w:ascii="Times New Roman"/>
        </w:rPr>
        <w:t>38.447,00</w:t>
      </w:r>
      <w:r w:rsidR="00CC659C">
        <w:rPr>
          <w:rFonts w:hAnsi="Times New Roman" w:ascii="Times New Roman"/>
        </w:rPr>
        <w:t xml:space="preserve"> 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 w:rsidR="00621893" w:rsidRPr="00621893">
        <w:rPr>
          <w:rFonts w:hAnsi="Times New Roman" w:ascii="Times New Roman"/>
        </w:rPr>
        <w:t xml:space="preserve">IGM Emballagentechink GmbH, Beč, Assmayergasse 40/1, Austrija </w:t>
      </w:r>
      <w:r>
        <w:rPr>
          <w:rFonts w:hAnsi="Times New Roman" w:ascii="Times New Roman"/>
        </w:rPr>
        <w:t xml:space="preserve">podnio je nadležnoj jedinici Financijske agencije prijavu tražbine dana </w:t>
      </w:r>
      <w:r w:rsidR="00621893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</w:t>
      </w:r>
      <w:r w:rsidR="00621893" w:rsidRPr="00621893">
        <w:rPr>
          <w:rFonts w:hAnsi="Times New Roman" w:ascii="Times New Roman"/>
        </w:rPr>
        <w:t>IGM Emballagentechink GmbH, Beč, Assmayergasse 40/1, Austrija</w:t>
      </w:r>
      <w:r w:rsidR="001B2E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9D74BA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2F2D4D" w:rsidR="00722127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Daniela </w:t>
      </w:r>
      <w:r w:rsidRPr="00DB6254">
        <w:rPr>
          <w:rFonts w:hAnsi="Times New Roman" w:ascii="Times New Roman"/>
        </w:rPr>
        <w:t>Korlević</w:t>
      </w:r>
      <w:r w:rsidR="008850FC" w:rsidRPr="00DB6254">
        <w:rPr>
          <w:rFonts w:hAnsi="Times New Roman" w:ascii="Times New Roman"/>
        </w:rPr>
        <w:t xml:space="preserve"> </w:t>
      </w:r>
      <w:r w:rsidR="002F2D4D">
        <w:rPr>
          <w:rFonts w:hAnsi="Times New Roman" w:ascii="Times New Roman"/>
        </w:rPr>
        <w:t xml:space="preserve">  </w:t>
      </w:r>
    </w:p>
    <w:p w:rsidRDefault="00621893" w:rsidP="00621893" w:rsidR="00621893">
      <w:pPr>
        <w:ind w:firstLine="708" w:left="1416"/>
        <w:jc w:val="right"/>
        <w:rPr>
          <w:rFonts w:hAnsi="Times New Roman" w:ascii="Times New Roman"/>
        </w:rPr>
      </w:pPr>
    </w:p>
    <w:p w:rsidRDefault="00621893" w:rsidP="00621893" w:rsidR="00621893">
      <w:pPr>
        <w:ind w:firstLine="708" w:left="1416"/>
        <w:jc w:val="right"/>
        <w:rPr>
          <w:rFonts w:hAnsi="Times New Roman" w:ascii="Times New Roman"/>
        </w:rPr>
      </w:pPr>
    </w:p>
    <w:p w:rsidRDefault="001B2E17" w:rsidP="00722127" w:rsidR="001B2E17" w:rsidRPr="00745FF0">
      <w:pPr>
        <w:ind w:firstLine="708" w:left="1416"/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621893" w:rsidRPr="00621893">
        <w:rPr>
          <w:rFonts w:hAnsi="Times New Roman" w:ascii="Times New Roman"/>
          <w:sz w:val="20"/>
          <w:szCs w:val="20"/>
        </w:rPr>
        <w:t>IGM Emballagentechink GmbH, Beč, Assmayergasse 40/1, Austrija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9D74BA">
        <w:rPr>
          <w:rFonts w:hAnsi="Times New Roman" w:ascii="Times New Roman"/>
          <w:sz w:val="20"/>
          <w:szCs w:val="20"/>
        </w:rPr>
        <w:t>3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D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</w:t>
    </w:r>
    <w:r w:rsidR="00621893">
      <w:rPr>
        <w:rFonts w:hAnsi="Times New Roman" w:ascii="Times New Roman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93690"/>
    <w:rsid w:val="000E06D9"/>
    <w:rsid w:val="000E2462"/>
    <w:rsid w:val="0011502E"/>
    <w:rsid w:val="00153BBA"/>
    <w:rsid w:val="001A00C1"/>
    <w:rsid w:val="001B2E17"/>
    <w:rsid w:val="00230CE4"/>
    <w:rsid w:val="002D73AD"/>
    <w:rsid w:val="002E2B4B"/>
    <w:rsid w:val="002E2E25"/>
    <w:rsid w:val="002E7B9C"/>
    <w:rsid w:val="002F2D4D"/>
    <w:rsid w:val="003736C9"/>
    <w:rsid w:val="003A7B4B"/>
    <w:rsid w:val="003D2E43"/>
    <w:rsid w:val="003F0538"/>
    <w:rsid w:val="00402895"/>
    <w:rsid w:val="00456799"/>
    <w:rsid w:val="00465BE9"/>
    <w:rsid w:val="00483A9B"/>
    <w:rsid w:val="0055727A"/>
    <w:rsid w:val="00566E07"/>
    <w:rsid w:val="00594F6C"/>
    <w:rsid w:val="005C24A0"/>
    <w:rsid w:val="00621893"/>
    <w:rsid w:val="00670DFE"/>
    <w:rsid w:val="006A2D63"/>
    <w:rsid w:val="006E1250"/>
    <w:rsid w:val="00710199"/>
    <w:rsid w:val="00722127"/>
    <w:rsid w:val="00745FF0"/>
    <w:rsid w:val="007532D9"/>
    <w:rsid w:val="00771F39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17C83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C659C"/>
    <w:rsid w:val="00CE11E1"/>
    <w:rsid w:val="00CE33AA"/>
    <w:rsid w:val="00D424BD"/>
    <w:rsid w:val="00D458BF"/>
    <w:rsid w:val="00D5000D"/>
    <w:rsid w:val="00DB6254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D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D4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D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D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D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D4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D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D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F7087-DAA6-4394-A4B3-71814AEC5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1990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2017-11-03T12:56:00Z</dcterms:created>
  <dc:creator>dcmelik</dc:creator>
  <cp:lastModifiedBy>Jasna Radulović</cp:lastModifiedBy>
  <cp:lastPrinted>2017-11-03T12:58:00Z</cp:lastPrinted>
  <dcterms:modified xmlns:xsi="http://www.w3.org/2001/XMLSchema-instance" xsi:type="dcterms:W3CDTF">2017-11-03T12:59:00Z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