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bb5c" w14:paraId="bd0bb5c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314FBC">
        <w:t>187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AD714B">
        <w:t>11</w:t>
      </w:r>
      <w:r w:rsidR="00FA1499">
        <w:t>,</w:t>
      </w:r>
      <w:r w:rsidR="001D77EA">
        <w:t>20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1D77EA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1D77EA">
        <w:rPr>
          <w:rFonts w:cs="Times New Roman" w:hAnsi="Times New Roman" w:ascii="Times New Roman"/>
          <w:sz w:val="24"/>
        </w:rPr>
        <w:t>brodica marke Salona 40, oznaka 20 ZD, ime BOTUN, godina gradnje 2007.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C20405" w:rsidR="00C20405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1D77EA">
        <w:rPr>
          <w:rFonts w:cs="Times New Roman" w:hAnsi="Times New Roman" w:ascii="Times New Roman"/>
          <w:sz w:val="24"/>
        </w:rPr>
        <w:t>229</w:t>
      </w:r>
      <w:r w:rsidR="00AD714B">
        <w:rPr>
          <w:rFonts w:cs="Times New Roman" w:hAnsi="Times New Roman" w:ascii="Times New Roman"/>
          <w:sz w:val="24"/>
        </w:rPr>
        <w:t>.</w:t>
      </w:r>
      <w:r w:rsidR="001D77EA">
        <w:rPr>
          <w:rFonts w:cs="Times New Roman" w:hAnsi="Times New Roman" w:ascii="Times New Roman"/>
          <w:sz w:val="24"/>
        </w:rPr>
        <w:t>063,12</w:t>
      </w:r>
      <w:r w:rsidRPr="001B06EB">
        <w:rPr>
          <w:rFonts w:cs="Times New Roman" w:hAnsi="Times New Roman" w:ascii="Times New Roman"/>
          <w:sz w:val="24"/>
        </w:rPr>
        <w:t xml:space="preserve"> kuna, </w:t>
      </w:r>
      <w:r w:rsidR="00C20405" w:rsidRPr="001B06EB">
        <w:rPr>
          <w:rFonts w:cs="Times New Roman" w:hAnsi="Times New Roman" w:ascii="Times New Roman"/>
          <w:sz w:val="24"/>
        </w:rPr>
        <w:t>te predlaže da se na ime troškova</w:t>
      </w:r>
      <w:r w:rsidR="00C20405">
        <w:rPr>
          <w:rFonts w:cs="Times New Roman" w:hAnsi="Times New Roman" w:ascii="Times New Roman"/>
          <w:sz w:val="24"/>
        </w:rPr>
        <w:t xml:space="preserve"> izdvoji: </w:t>
      </w:r>
    </w:p>
    <w:p w:rsidRDefault="00C20405" w:rsidP="00C20405" w:rsidR="00C20405">
      <w:pPr>
        <w:pStyle w:val="Tijeloteksta2"/>
        <w:rPr>
          <w:rFonts w:cs="Times New Roman" w:hAnsi="Times New Roman" w:ascii="Times New Roman"/>
          <w:sz w:val="24"/>
        </w:rPr>
      </w:pPr>
    </w:p>
    <w:p w:rsidRDefault="00C20405" w:rsidP="00C20405" w:rsidR="00C2040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45.812,62 kuna, </w:t>
      </w:r>
    </w:p>
    <w:p w:rsidRDefault="00C20405" w:rsidP="00C20405" w:rsidR="00C2040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od 22.906,31 kuna (5%+5%)</w:t>
      </w:r>
    </w:p>
    <w:p w:rsidRDefault="00C20405" w:rsidP="00C20405" w:rsidR="00C2040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160.344,18 kuna</w:t>
      </w:r>
    </w:p>
    <w:p w:rsidRDefault="00C20405" w:rsidP="00C20405" w:rsidR="00C20405">
      <w:pPr>
        <w:pStyle w:val="Tijeloteksta2"/>
        <w:rPr>
          <w:rFonts w:cs="Times New Roman" w:hAnsi="Times New Roman" w:ascii="Times New Roman"/>
          <w:sz w:val="24"/>
        </w:rPr>
      </w:pPr>
    </w:p>
    <w:p w:rsidRDefault="00C20405" w:rsidP="00C20405" w:rsidR="00C20405">
      <w:pPr>
        <w:jc w:val="both"/>
      </w:pPr>
      <w:r>
        <w:t>Punomoćnica razlučnog vjerovnika je suglasna s prijedlogom stečajnog upravitelja.</w:t>
      </w:r>
    </w:p>
    <w:p w:rsidRDefault="00C20405" w:rsidP="00C20405" w:rsidR="00C20405" w:rsidRPr="001B06EB">
      <w:pPr>
        <w:jc w:val="both"/>
      </w:pP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951374">
        <w:t>11</w:t>
      </w:r>
      <w:r w:rsidR="00D651E0" w:rsidRPr="001B06EB">
        <w:t>,</w:t>
      </w:r>
      <w:r w:rsidR="001D77EA">
        <w:t>25</w:t>
      </w:r>
      <w:r w:rsidR="00C3224F" w:rsidRPr="001B06EB">
        <w:t xml:space="preserve"> 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356FB"/>
    <w:rsid w:val="000B62CB"/>
    <w:rsid w:val="000D3E13"/>
    <w:rsid w:val="000D538B"/>
    <w:rsid w:val="000E0133"/>
    <w:rsid w:val="000E162C"/>
    <w:rsid w:val="00161D27"/>
    <w:rsid w:val="0018718D"/>
    <w:rsid w:val="001B06EB"/>
    <w:rsid w:val="001C6374"/>
    <w:rsid w:val="001D77EA"/>
    <w:rsid w:val="001E094E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14FBC"/>
    <w:rsid w:val="003312C2"/>
    <w:rsid w:val="00336135"/>
    <w:rsid w:val="0036204B"/>
    <w:rsid w:val="003A6BE0"/>
    <w:rsid w:val="003F4D2A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36A4E"/>
    <w:rsid w:val="00874F33"/>
    <w:rsid w:val="008A1E6B"/>
    <w:rsid w:val="00904C0B"/>
    <w:rsid w:val="00924D6B"/>
    <w:rsid w:val="00951374"/>
    <w:rsid w:val="009A6B4F"/>
    <w:rsid w:val="00A25D2E"/>
    <w:rsid w:val="00A836EB"/>
    <w:rsid w:val="00AA2DB9"/>
    <w:rsid w:val="00AA73C1"/>
    <w:rsid w:val="00AC4A78"/>
    <w:rsid w:val="00AD685D"/>
    <w:rsid w:val="00AD714B"/>
    <w:rsid w:val="00AF486D"/>
    <w:rsid w:val="00BC3AB4"/>
    <w:rsid w:val="00BD08B5"/>
    <w:rsid w:val="00BF35B2"/>
    <w:rsid w:val="00C20405"/>
    <w:rsid w:val="00C3224F"/>
    <w:rsid w:val="00C5731B"/>
    <w:rsid w:val="00C66A8D"/>
    <w:rsid w:val="00C75C26"/>
    <w:rsid w:val="00C844C8"/>
    <w:rsid w:val="00C9664A"/>
    <w:rsid w:val="00CB0BC1"/>
    <w:rsid w:val="00D245AA"/>
    <w:rsid w:val="00D651E0"/>
    <w:rsid w:val="00D95E4C"/>
    <w:rsid w:val="00DF66D4"/>
    <w:rsid w:val="00E42C37"/>
    <w:rsid w:val="00EF1A51"/>
    <w:rsid w:val="00F06509"/>
    <w:rsid w:val="00F24658"/>
    <w:rsid w:val="00F630DE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4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4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St-263/2016-192</izvorni_sadrzaj>
    <derivirana_varijabla naziv="DomainObject.Zapisnik.Oznaka_1">St-263/2016-192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St-263/2016-192</izvorni_sadrzaj>
    <derivirana_varijabla naziv="DomainObject.PoslovniBrojDokumenta_1">St-263/2016-192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F8DB8-BFEB-4F61-BC02-43A659397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1117</properties:Characters>
  <properties:Lines>54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2018-03-07T14:06:00Z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2018-03-08T10:27:00Z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St-263/2016-192 / Zapisnik - Ročište za diobu kupovnine (St-263-16 dioba kupovnine - pokretnine - botun - MERIDIJAN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