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776d" w14:paraId="49f776d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D21BD8">
        <w:t xml:space="preserve">6 </w:t>
      </w:r>
      <w:r w:rsidR="002D77B4">
        <w:t>St-</w:t>
      </w:r>
      <w:r w:rsidR="00D21BD8">
        <w:t>870/18-6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D21BD8" w:rsidRPr="00D21BD8">
        <w:rPr>
          <w:b/>
          <w:lang w:eastAsia="en-US"/>
        </w:rPr>
        <w:t>AGRO-JABUKA društvo s ograničenom odgovornošću za poljoprivredne djelatnosti, MBS: 030102107, OIB: 61693396331, Osijek, Vukovarska 10/I</w:t>
      </w:r>
      <w:r w:rsidR="00555D95" w:rsidRPr="00D21BD8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D21BD8">
        <w:t>15.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21BD8" w:rsidRPr="00D21BD8">
        <w:rPr>
          <w:b/>
          <w:lang w:eastAsia="en-US"/>
        </w:rPr>
        <w:t>AGRO-JABUKA društvo s ograničenom odgovornošću za poljoprivredne djelatnosti, MBS: 030102107, OIB: 61693396331, Osijek, Vukovarska 10/I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21BD8">
        <w:rPr>
          <w:b/>
        </w:rPr>
        <w:t>5. rujan 2018</w:t>
      </w:r>
      <w:r w:rsidRPr="00914EB4">
        <w:rPr>
          <w:b/>
        </w:rPr>
        <w:t xml:space="preserve">. u </w:t>
      </w:r>
      <w:r w:rsidR="00D21BD8">
        <w:rPr>
          <w:b/>
        </w:rPr>
        <w:t>11</w:t>
      </w:r>
      <w:r w:rsidR="00B72723">
        <w:rPr>
          <w:b/>
        </w:rPr>
        <w:t>,</w:t>
      </w:r>
      <w:r w:rsidR="00C12D20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C12D20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2D20">
        <w:t xml:space="preserve"> </w:t>
      </w:r>
      <w:r w:rsidR="00D21BD8" w:rsidRPr="00D21BD8">
        <w:rPr>
          <w:b/>
        </w:rPr>
        <w:t>Zlatko Markasović dipl. iur. iz Osijeka, Vijenac Ivana Meštrovića 50, OIB 82230536462</w:t>
      </w:r>
      <w:r w:rsidR="00C12D20" w:rsidRPr="00C12D2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D21BD8">
        <w:t>17. travnja 2018</w:t>
      </w:r>
      <w:r w:rsidR="00C75BB5">
        <w:t>. g.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21BD8" w:rsidRPr="00D21BD8">
        <w:rPr>
          <w:b/>
          <w:lang w:eastAsia="en-US"/>
        </w:rPr>
        <w:t>AGRO-JABUKA društvo s ograničenom odgovornošću za poljoprivredne djelatnosti, MBS: 030102107, OIB: 61693396331, Osijek, Vukovarska 10/I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D21BD8" w:rsidP="00D21BD8" w:rsidR="00D21BD8">
      <w:pPr>
        <w:jc w:val="right"/>
      </w:pPr>
      <w:r>
        <w:t>Broj: 6 St-870/18-6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D21BD8">
        <w:t>56.127,85</w:t>
      </w:r>
      <w:r>
        <w:t xml:space="preserve"> kn te da kod dužnika postoji stečajni razlog – nesposobnost za plaćanje – u Očevidniku o redoslijedu plaćanja FINE ima više evidentiranih osnova za plaćanje u razdoblju dužem od </w:t>
      </w:r>
      <w:r w:rsidR="00D21BD8">
        <w:t>60</w:t>
      </w:r>
      <w:r>
        <w:t xml:space="preserve"> dana.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21BD8">
        <w:rPr>
          <w:b/>
        </w:rPr>
        <w:t>Zlatko Markasović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21BD8">
        <w:t>15.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r>
        <w:t xml:space="preserve">priv. st. </w:t>
      </w:r>
      <w:r w:rsidRPr="00B72723">
        <w:t xml:space="preserve">upravitelj </w:t>
      </w:r>
      <w:r w:rsidR="00D21BD8">
        <w:t xml:space="preserve">Zlatko Markasović dipl. iur. iz Osijeka, Vijenac Ivana Meštrovića 50, 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C12D20">
        <w:t xml:space="preserve">RC </w:t>
      </w:r>
      <w:r w:rsidR="00D21BD8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21BD8">
        <w:t>5.9.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706" w:rsidR="00986706">
      <w:r>
        <w:separator/>
      </w:r>
    </w:p>
  </w:endnote>
  <w:endnote w:id="0" w:type="continuationSeparator">
    <w:p w:rsidRDefault="00986706" w:rsidR="00986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706" w:rsidR="00986706">
      <w:r>
        <w:separator/>
      </w:r>
    </w:p>
  </w:footnote>
  <w:footnote w:id="0" w:type="continuationSeparator">
    <w:p w:rsidRDefault="00986706" w:rsidR="00986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5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35C70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6706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BD8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F25EA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25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25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AGRO-JABUKA društvo s ograničenom odgovornošću za poljoprivredne djelatnosti</izvorni_sadrzaj>
    <derivirana_varijabla naziv="DomainObject.Predmet.ProtustrankaFormated_1">  AGRO-JABUKA društvo s ograničenom odgovornošću za poljoprivredne djelatnosti</derivirana_varijabla>
  </DomainObject.Predmet.ProtustrankaFormated>
  <DomainObject.Predmet.ProtustrankaFormatedOIB>
    <izvorni_sadrzaj>  AGRO-JABUKA društvo s ograničenom odgovornošću za poljoprivredne djelatnosti, OIB 61693396331</izvorni_sadrzaj>
    <derivirana_varijabla naziv="DomainObject.Predmet.ProtustrankaFormatedOIB_1">  AGRO-JABUKA društvo s ograničenom odgovornošću za poljoprivredne djelatnosti, OIB 61693396331</derivirana_varijabla>
  </DomainObject.Predmet.ProtustrankaFormatedOIB>
  <DomainObject.Predmet.ProtustrankaFormatedWithAdress>
    <izvorni_sadrzaj> AGRO-JABUKA društvo s ograničenom odgovornošću za poljoprivredne djelatnosti, Vukovarska 10/I, 31000 Osijek</izvorni_sadrzaj>
    <derivirana_varijabla naziv="DomainObject.Predmet.ProtustrankaFormatedWithAdress_1"> AGRO-JABUKA društvo s ograničenom odgovornošću za poljoprivredne djelatnosti, Vukovarska 10/I, 31000 Osijek</derivirana_varijabla>
  </DomainObject.Predmet.ProtustrankaFormatedWithAdress>
  <DomainObject.Predmet.ProtustrankaFormatedWithAdressOIB>
    <izvorni_sadrzaj> AGRO-JABUKA društvo s ograničenom odgovornošću za poljoprivredne djelatnosti, OIB 61693396331, Vukovarska 10/I, 31000 Osijek</izvorni_sadrzaj>
    <derivirana_varijabla naziv="DomainObject.Predmet.ProtustrankaFormatedWithAdressOIB_1"> AGRO-JABUKA društvo s ograničenom odgovornošću za poljoprivredne djelatnosti, OIB 61693396331, Vukovarska 10/I, 31000 Osijek</derivirana_varijabla>
  </DomainObject.Predmet.ProtustrankaFormatedWithAdressOIB>
  <DomainObject.Predmet.ProtustrankaWithAdress>
    <izvorni_sadrzaj>AGRO-JABUKA društvo s ograničenom odgovornošću za poljoprivredne djelatnosti Vukovarska 10/I, 31000 Osijek</izvorni_sadrzaj>
    <derivirana_varijabla naziv="DomainObject.Predmet.ProtustrankaWithAdress_1">AGRO-JABUKA društvo s ograničenom odgovornošću za poljoprivredne djelatnosti Vukovarska 10/I, 31000 Osijek</derivirana_varijabla>
  </DomainObject.Predmet.ProtustrankaWithAdress>
  <DomainObject.Predmet.ProtustrankaWithAdressOIB>
    <izvorni_sadrzaj>AGRO-JABUKA društvo s ograničenom odgovornošću za poljoprivredne djelatnosti, OIB 61693396331, Vukovarska 10/I, 31000 Osijek</izvorni_sadrzaj>
    <derivirana_varijabla naziv="DomainObject.Predmet.ProtustrankaWithAdressOIB_1">AGRO-JABUKA društvo s ograničenom odgovornošću za poljoprivredne djelatnosti, OIB 61693396331, Vukovarska 10/I, 31000 Osijek</derivirana_varijabla>
  </DomainObject.Predmet.ProtustrankaWithAdressOIB>
  <DomainObject.Predmet.ProtustrankaNazivFormated>
    <izvorni_sadrzaj>AGRO-JABUKA društvo s ograničenom odgovornošću za poljoprivredne djelatnosti</izvorni_sadrzaj>
    <derivirana_varijabla naziv="DomainObject.Predmet.ProtustrankaNazivFormated_1">AGRO-JABUKA društvo s ograničenom odgovornošću za poljoprivredne djelatnosti</derivirana_varijabla>
  </DomainObject.Predmet.ProtustrankaNazivFormated>
  <DomainObject.Predmet.ProtustrankaNazivFormatedOIB>
    <izvorni_sadrzaj>AGRO-JABUKA društvo s ograničenom odgovornošću za poljoprivredne djelatnosti, OIB 61693396331</izvorni_sadrzaj>
    <derivirana_varijabla naziv="DomainObject.Predmet.ProtustrankaNazivFormatedOIB_1">AGRO-JABUKA društvo s ograničenom odgovornošću za poljoprivredne djelatnosti, OIB 61693396331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AGRO-JABUKA društvo s ograničenom odgovornošću za poljoprivredne djelatnosti</item>
    </izvorni_sadrzaj>
    <derivirana_varijabla naziv="DomainObject.Predmet.ProtuStrankaListFormated_1">
      <item>AGRO-JABUKA društvo s ograničenom odgovornošću za poljoprivredne djelatnosti</item>
    </derivirana_varijabla>
  </DomainObject.Predmet.ProtuStrankaListFormated>
  <DomainObject.Predmet.ProtuStrankaListFormatedOIB>
    <izvorni_sadrzaj>
      <item>AGRO-JABUKA društvo s ograničenom odgovornošću za poljoprivredne djelatnosti, OIB 61693396331</item>
    </izvorni_sadrzaj>
    <derivirana_varijabla naziv="DomainObject.Predmet.ProtuStrankaListFormatedOIB_1">
      <item>AGRO-JABUKA društvo s ograničenom odgovornošću za poljoprivredne djelatnosti, OIB 61693396331</item>
    </derivirana_varijabla>
  </DomainObject.Predmet.ProtuStrankaListFormatedOIB>
  <DomainObject.Predmet.ProtuStrankaListFormatedWithAdress>
    <izvorni_sadrzaj>
      <item>AGRO-JABUKA društvo s ograničenom odgovornošću za poljoprivredne djelatnosti, Vukovarska 10/I, 31000 Osijek</item>
    </izvorni_sadrzaj>
    <derivirana_varijabla naziv="DomainObject.Predmet.ProtuStrankaListFormatedWithAdress_1">
      <item>AGRO-JABUKA društvo s ograničenom odgovornošću za poljoprivredne djelatnosti, Vukovarska 10/I, 31000 Osijek</item>
    </derivirana_varijabla>
  </DomainObject.Predmet.ProtuStrankaListFormatedWithAdress>
  <DomainObject.Predmet.ProtuStrankaListFormatedWithAdressOIB>
    <izvorni_sadrzaj>
      <item>AGRO-JABUKA društvo s ograničenom odgovornošću za poljoprivredne djelatnosti, OIB 61693396331, Vukovarska 10/I, 31000 Osijek</item>
    </izvorni_sadrzaj>
    <derivirana_varijabla naziv="DomainObject.Predmet.ProtuStrankaListFormatedWithAdressOIB_1">
      <item>AGRO-JABUKA društvo s ograničenom odgovornošću za poljoprivredne djelatnosti, OIB 61693396331, Vukovarska 10/I, 31000 Osijek</item>
    </derivirana_varijabla>
  </DomainObject.Predmet.ProtuStrankaListFormatedWithAdressOIB>
  <DomainObject.Predmet.ProtuStrankaListNazivFormated>
    <izvorni_sadrzaj>
      <item>AGRO-JABUKA društvo s ograničenom odgovornošću za poljoprivredne djelatnosti</item>
    </izvorni_sadrzaj>
    <derivirana_varijabla naziv="DomainObject.Predmet.ProtuStrankaListNazivFormated_1">
      <item>AGRO-JABUKA društvo s ograničenom odgovornošću za poljoprivredne djelatnosti</item>
    </derivirana_varijabla>
  </DomainObject.Predmet.ProtuStrankaListNazivFormated>
  <DomainObject.Predmet.ProtuStrankaListNazivFormatedOIB>
    <izvorni_sadrzaj>
      <item>AGRO-JABUKA društvo s ograničenom odgovornošću za poljoprivredne djelatnosti, OIB 61693396331</item>
    </izvorni_sadrzaj>
    <derivirana_varijabla naziv="DomainObject.Predmet.ProtuStrankaListNazivFormatedOIB_1">
      <item>AGRO-JABUKA društvo s ograničenom odgovornošću za poljoprivredne djelatnosti, OIB 61693396331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AGRO-JABUKA društvo s ograničenom odgovornošću za poljoprivredne djelatnosti</izvorni_sadrzaj>
    <derivirana_varijabla naziv="DomainObject.Predmet.ProtustrankaIDrugi_1">AGRO-JABUKA društvo s ograničenom odgovornošću za poljoprivredne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AGRO-JABUKA društvo s ograničenom odgovornošću za poljoprivredne djelatnosti, OIB 61693396331, Vukovarska 10/I, 31000 Osijek</izvorni_sadrzaj>
    <derivirana_varijabla naziv="DomainObject.Predmet.ProtustrankaIDrugiAdressOIB_1">AGRO-JABUKA društvo s ograničenom odgovornošću za poljoprivredne djelatnosti, OIB 61693396331, Vukovarska 10/I,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AGRO-JABUKA društvo s ograničenom odgovornošću za poljoprivredne djelatnosti</item>
      <item>RH MF PU PODRUČNI URED OSIJEK</item>
    </izvorni_sadrzaj>
    <derivirana_varijabla naziv="DomainObject.Predmet.SudioniciListNaziv_1">
      <item>AGRO-JABUKA društvo s ograničenom odgovornošću za poljoprivredne djelatnosti</item>
      <item>RH MF PU PODRUČNI URED OSIJEK</item>
    </derivirana_varijabla>
  </DomainObject.Predmet.SudioniciListNaziv>
  <DomainObject.Predmet.SudioniciListAdressOIB>
    <izvorni_sadrzaj>
      <item>AGRO-JABUKA društvo s ograničenom odgovornošću za poljoprivredne djelatnosti, OIB 61693396331, Vukovarska 10/I,31000 Osijek</item>
      <item>RH MF PU PODRUČNI URED OSIJEK, OIB 52634238587</item>
    </izvorni_sadrzaj>
    <derivirana_varijabla naziv="DomainObject.Predmet.SudioniciListAdressOIB_1">
      <item>AGRO-JABUKA društvo s ograničenom odgovornošću za poljoprivredne djelatnosti, OIB 61693396331, Vukovarska 10/I,31000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61693396331</item>
      <item>, OIB 52634238587</item>
    </izvorni_sadrzaj>
    <derivirana_varijabla naziv="DomainObject.Predmet.SudioniciListNazivOIB_1">
      <item>, OIB 61693396331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321E0-DA7B-4F6D-BDA8-5484225AD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2685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2018-06-15T06:25:00Z</dcterms:created>
  <dc:creator>hermanj</dc:creator>
  <cp:lastModifiedBy>Danijela Sekulić</cp:lastModifiedBy>
  <cp:lastPrinted>2018-06-15T06:24:00Z</cp:lastPrinted>
  <dcterms:modified xmlns:xsi="http://www.w3.org/2001/XMLSchema-instance" xsi:type="dcterms:W3CDTF">2018-06-15T06:26:00Z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(MARKASOVIĆ-PU.docx)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