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61f3" w14:paraId="6e761f3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0629A2">
        <w:t>2614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D57EA">
        <w:t>Financijske agencije Regionalni centar Zagreb, Podružnica ZAGREB, Trg svibanjskih žrtava 1995. broj 1</w:t>
      </w:r>
      <w:r w:rsidR="007007E7">
        <w:t>,</w:t>
      </w:r>
      <w:r>
        <w:t xml:space="preserve"> za pokretanje skraćenog stečajnog postupka nad dužnikom </w:t>
      </w:r>
      <w:r w:rsidR="000629A2">
        <w:t>AGRO-IVANČIĆ</w:t>
      </w:r>
      <w:r w:rsidR="00E531F2">
        <w:t xml:space="preserve"> </w:t>
      </w:r>
      <w:r w:rsidR="00AA6C66">
        <w:t>d.o.o.</w:t>
      </w:r>
      <w:r w:rsidR="000500DB">
        <w:t xml:space="preserve">, </w:t>
      </w:r>
      <w:r>
        <w:t xml:space="preserve">OIB: </w:t>
      </w:r>
      <w:r w:rsidR="000629A2">
        <w:t>52580063984,</w:t>
      </w:r>
      <w:r>
        <w:t xml:space="preserve"> MBS: </w:t>
      </w:r>
      <w:r w:rsidR="000629A2">
        <w:t>080199574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</w:t>
      </w:r>
      <w:r w:rsidR="00E531F2">
        <w:t>8</w:t>
      </w:r>
      <w:r w:rsidR="00DA2F7C">
        <w:t>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0629A2">
        <w:t>AGRO-IVANČIĆ d.o.o., OIB: 52580063984, MBS: 080199574</w:t>
      </w:r>
      <w:r w:rsidR="00E531F2">
        <w:t>,</w:t>
      </w:r>
      <w:r w:rsidR="00DC328B">
        <w:t xml:space="preserve"> </w:t>
      </w:r>
      <w:r w:rsidR="00F66CA4">
        <w:t xml:space="preserve">iznosi </w:t>
      </w:r>
      <w:r w:rsidR="000629A2">
        <w:t>19.686,88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0629A2">
        <w:t>AGRO-IVANČIĆ d.o.o., OIB: 52580063984, MBS: 080199574</w:t>
      </w:r>
      <w:r w:rsidR="00E531F2">
        <w:t>,</w:t>
      </w:r>
      <w:r w:rsidR="00CB1E0B">
        <w:t xml:space="preserve"> </w:t>
      </w:r>
      <w:r w:rsidR="000629A2">
        <w:t>VLADIMIR ĆOSIĆ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0629A2">
        <w:t>3246436886</w:t>
      </w:r>
      <w:r w:rsidR="00087068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31F2">
        <w:t>26</w:t>
      </w:r>
      <w:r w:rsidR="008214A5">
        <w:t>14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</w:t>
      </w:r>
      <w:r w:rsidR="00E531F2">
        <w:t>8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414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14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6414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29A2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D57EA"/>
    <w:rsid w:val="001F3355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65C2D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214A5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14D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1E0B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531F2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2614</izvorni_sadrzaj>
    <derivirana_varijabla naziv="DomainObject.Predmet.Broj_1">2614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St-2614/2016</izvorni_sadrzaj>
    <derivirana_varijabla naziv="DomainObject.Predmet.OznakaBroj_1">St-2614/2016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AGRO-IVANČIĆ d.o.o.</izvorni_sadrzaj>
    <derivirana_varijabla naziv="DomainObject.Predmet.ProtustrankaFormated_1">  AGRO-IVANČIĆ d.o.o.</derivirana_varijabla>
  </DomainObject.Predmet.ProtustrankaFormated>
  <DomainObject.Predmet.ProtustrankaFormatedOIB>
    <izvorni_sadrzaj>  AGRO-IVANČIĆ d.o.o., OIB 52580063984</izvorni_sadrzaj>
    <derivirana_varijabla naziv="DomainObject.Predmet.ProtustrankaFormatedOIB_1">  AGRO-IVANČIĆ d.o.o., OIB 52580063984</derivirana_varijabla>
  </DomainObject.Predmet.ProtustrankaFormatedOIB>
  <DomainObject.Predmet.ProtustrankaFormatedWithAdress>
    <izvorni_sadrzaj> AGRO-IVANČIĆ d.o.o., Glavna cesta 51, 10362 Đurđekovec</izvorni_sadrzaj>
    <derivirana_varijabla naziv="DomainObject.Predmet.ProtustrankaFormatedWithAdress_1"> AGRO-IVANČIĆ d.o.o., Glavna cesta 51, 10362 Đurđekovec</derivirana_varijabla>
  </DomainObject.Predmet.ProtustrankaFormatedWithAdress>
  <DomainObject.Predmet.ProtustrankaFormatedWithAdressOIB>
    <izvorni_sadrzaj> AGRO-IVANČIĆ d.o.o., OIB 52580063984, Glavna cesta 51, 10362 Đurđekovec</izvorni_sadrzaj>
    <derivirana_varijabla naziv="DomainObject.Predmet.ProtustrankaFormatedWithAdressOIB_1"> AGRO-IVANČIĆ d.o.o., OIB 52580063984, Glavna cesta 51, 10362 Đurđekovec</derivirana_varijabla>
  </DomainObject.Predmet.ProtustrankaFormatedWithAdressOIB>
  <DomainObject.Predmet.ProtustrankaWithAdress>
    <izvorni_sadrzaj>AGRO-IVANČIĆ d.o.o. Glavna cesta 51, 10362 Đurđekovec</izvorni_sadrzaj>
    <derivirana_varijabla naziv="DomainObject.Predmet.ProtustrankaWithAdress_1">AGRO-IVANČIĆ d.o.o. Glavna cesta 51, 10362 Đurđekovec</derivirana_varijabla>
  </DomainObject.Predmet.ProtustrankaWithAdress>
  <DomainObject.Predmet.ProtustrankaWithAdressOIB>
    <izvorni_sadrzaj>AGRO-IVANČIĆ d.o.o., OIB 52580063984, Glavna cesta 51, 10362 Đurđekovec</izvorni_sadrzaj>
    <derivirana_varijabla naziv="DomainObject.Predmet.ProtustrankaWithAdressOIB_1">AGRO-IVANČIĆ d.o.o., OIB 52580063984, Glavna cesta 51, 10362 Đurđekovec</derivirana_varijabla>
  </DomainObject.Predmet.ProtustrankaWithAdressOIB>
  <DomainObject.Predmet.ProtustrankaNazivFormated>
    <izvorni_sadrzaj>AGRO-IVANČIĆ d.o.o.</izvorni_sadrzaj>
    <derivirana_varijabla naziv="DomainObject.Predmet.ProtustrankaNazivFormated_1">AGRO-IVANČIĆ d.o.o.</derivirana_varijabla>
  </DomainObject.Predmet.ProtustrankaNazivFormated>
  <DomainObject.Predmet.ProtustrankaNazivFormatedOIB>
    <izvorni_sadrzaj>AGRO-IVANČIĆ d.o.o., OIB 52580063984</izvorni_sadrzaj>
    <derivirana_varijabla naziv="DomainObject.Predmet.ProtustrankaNazivFormatedOIB_1">AGRO-IVANČIĆ d.o.o., OIB 52580063984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AGRO-IVANČIĆ d.o.o.</item>
    </izvorni_sadrzaj>
    <derivirana_varijabla naziv="DomainObject.Predmet.ProtuStrankaListFormated_1">
      <item>AGRO-IVANČIĆ d.o.o.</item>
    </derivirana_varijabla>
  </DomainObject.Predmet.ProtuStrankaListFormated>
  <DomainObject.Predmet.ProtuStrankaListFormatedOIB>
    <izvorni_sadrzaj>
      <item>AGRO-IVANČIĆ d.o.o., OIB 52580063984</item>
    </izvorni_sadrzaj>
    <derivirana_varijabla naziv="DomainObject.Predmet.ProtuStrankaListFormatedOIB_1">
      <item>AGRO-IVANČIĆ d.o.o., OIB 52580063984</item>
    </derivirana_varijabla>
  </DomainObject.Predmet.ProtuStrankaListFormatedOIB>
  <DomainObject.Predmet.ProtuStrankaListFormatedWithAdress>
    <izvorni_sadrzaj>
      <item>AGRO-IVANČIĆ d.o.o., Glavna cesta 51, 10362 Đurđekovec</item>
    </izvorni_sadrzaj>
    <derivirana_varijabla naziv="DomainObject.Predmet.ProtuStrankaListFormatedWithAdress_1">
      <item>AGRO-IVANČIĆ d.o.o., Glavna cesta 51, 10362 Đurđekovec</item>
    </derivirana_varijabla>
  </DomainObject.Predmet.ProtuStrankaListFormatedWithAdress>
  <DomainObject.Predmet.ProtuStrankaListFormatedWithAdressOIB>
    <izvorni_sadrzaj>
      <item>AGRO-IVANČIĆ d.o.o., OIB 52580063984, Glavna cesta 51, 10362 Đurđekovec</item>
    </izvorni_sadrzaj>
    <derivirana_varijabla naziv="DomainObject.Predmet.ProtuStrankaListFormatedWithAdressOIB_1">
      <item>AGRO-IVANČIĆ d.o.o., OIB 52580063984, Glavna cesta 51, 10362 Đurđekovec</item>
    </derivirana_varijabla>
  </DomainObject.Predmet.ProtuStrankaListFormatedWithAdressOIB>
  <DomainObject.Predmet.ProtuStrankaListNazivFormated>
    <izvorni_sadrzaj>
      <item>AGRO-IVANČIĆ d.o.o.</item>
    </izvorni_sadrzaj>
    <derivirana_varijabla naziv="DomainObject.Predmet.ProtuStrankaListNazivFormated_1">
      <item>AGRO-IVANČIĆ d.o.o.</item>
    </derivirana_varijabla>
  </DomainObject.Predmet.ProtuStrankaListNazivFormated>
  <DomainObject.Predmet.ProtuStrankaListNazivFormatedOIB>
    <izvorni_sadrzaj>
      <item>AGRO-IVANČIĆ d.o.o., OIB 52580063984</item>
    </izvorni_sadrzaj>
    <derivirana_varijabla naziv="DomainObject.Predmet.ProtuStrankaListNazivFormatedOIB_1">
      <item>AGRO-IVANČIĆ d.o.o., OIB 52580063984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AGRO-IVANČIĆ d.o.o.</izvorni_sadrzaj>
    <derivirana_varijabla naziv="DomainObject.Predmet.ProtustrankaIDrugi_1">AGRO-IVANČIĆ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AGRO-IVANČIĆ d.o.o., OIB 52580063984, Glavna cesta 51, 10362 Đurđekovec</izvorni_sadrzaj>
    <derivirana_varijabla naziv="DomainObject.Predmet.ProtustrankaIDrugiAdressOIB_1">AGRO-IVANČIĆ d.o.o., OIB 52580063984, Glavna cesta 51, 10362 Đurđekovec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AGRO-IVANČIĆ d.o.o.</item>
      <item>FINA Regionalni centar Zagreb</item>
    </izvorni_sadrzaj>
    <derivirana_varijabla naziv="DomainObject.Predmet.SudioniciListNaziv_1">
      <item>AGRO-IVANČIĆ d.o.o.</item>
      <item>FINA Regionalni centar Zagreb</item>
    </derivirana_varijabla>
  </DomainObject.Predmet.SudioniciListNaziv>
  <DomainObject.Predmet.SudioniciListAdressOIB>
    <izvorni_sadrzaj>
      <item>AGRO-IVANČIĆ d.o.o., OIB 52580063984, Glavna cesta 51,10362 Đurđekovec</item>
      <item>FINA Regionalni centar Zagreb, OIB 85821130368, Trg svibanjskih žrtava 1995. 1,10000 Zagreb</item>
    </izvorni_sadrzaj>
    <derivirana_varijabla naziv="DomainObject.Predmet.SudioniciListAdressOIB_1">
      <item>AGRO-IVANČIĆ d.o.o., OIB 52580063984, Glavna cesta 51,10362 Đurđekovec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52580063984</item>
      <item>, OIB 85821130368</item>
    </izvorni_sadrzaj>
    <derivirana_varijabla naziv="DomainObject.Predmet.SudioniciListNazivOIB_1">
      <item>, OIB 52580063984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1925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2016-11-25T13:25:00Z</dcterms:created>
  <dc:creator>Snježana Andrijanić</dc:creator>
  <cp:lastModifiedBy>Snježana Andrijanić</cp:lastModifiedBy>
  <cp:lastPrinted>2016-11-25T13:24:00Z</cp:lastPrinted>
  <dcterms:modified xmlns:xsi="http://www.w3.org/2001/XMLSchema-instance" xsi:type="dcterms:W3CDTF">2016-11-28T11:20:00Z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