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58b5d" w14:paraId="8958b5d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>
        <w:rPr>
          <w:rFonts w:hAnsi="Times New Roman" w:ascii="Times New Roman"/>
          <w:szCs w:val="24"/>
          <w:lang w:val="hr-HR"/>
        </w:rPr>
        <w:t xml:space="preserve">  </w:t>
      </w:r>
      <w:r w:rsidR="00C90A1A" w:rsidRPr="00343511">
        <w:rPr>
          <w:rFonts w:hAnsi="Times New Roman" w:ascii="Times New Roman"/>
        </w:rPr>
        <w:t>STUDENTSKI KULTURNI CENTAR "BRAĆA RADIĆ" KARLOVAC, Karlovac, Frana Kurelca 4, OIB: 78615990061</w:t>
      </w:r>
      <w:r w:rsidR="00122A75" w:rsidRPr="00514594">
        <w:rPr>
          <w:rFonts w:hAnsi="Times New Roman" w:ascii="Times New Roman"/>
        </w:rPr>
        <w:t>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DE4DF2">
        <w:rPr>
          <w:rFonts w:hAnsi="Times New Roman" w:ascii="Times New Roman"/>
          <w:szCs w:val="24"/>
          <w:lang w:val="hr-HR"/>
        </w:rPr>
        <w:t xml:space="preserve">04. srpnja </w:t>
      </w:r>
      <w:r w:rsidR="00ED26A5">
        <w:rPr>
          <w:rFonts w:hAnsi="Times New Roman" w:ascii="Times New Roman"/>
          <w:szCs w:val="24"/>
          <w:lang w:val="hr-HR"/>
        </w:rPr>
        <w:t>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</w:t>
      </w:r>
      <w:r w:rsidR="00C90A1A">
        <w:rPr>
          <w:rFonts w:hAnsi="Times New Roman" w:ascii="Times New Roman"/>
          <w:szCs w:val="24"/>
          <w:lang w:val="hr-HR"/>
        </w:rPr>
        <w:t>Podružnica Karlovac, Ul. Pavla Vitezovića 1, Karlovac</w:t>
      </w:r>
      <w:r w:rsidR="00ED26A5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C16C1D">
        <w:rPr>
          <w:rFonts w:hAnsi="Times New Roman" w:ascii="Times New Roman"/>
          <w:szCs w:val="24"/>
          <w:lang w:val="hr-HR"/>
        </w:rPr>
        <w:t xml:space="preserve"> </w:t>
      </w:r>
      <w:r w:rsidR="00C90A1A" w:rsidRPr="00343511">
        <w:rPr>
          <w:rFonts w:hAnsi="Times New Roman" w:ascii="Times New Roman"/>
        </w:rPr>
        <w:t>STUDENTSKI KULTURNI CENTAR "BRAĆA RADIĆ" KARLOVAC, Karlovac, Frana Kurelca 4, OIB: 78615990061</w:t>
      </w:r>
      <w:r w:rsidR="00C90A1A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C90A1A">
        <w:rPr>
          <w:rFonts w:hAnsi="Times New Roman" w:ascii="Times New Roman"/>
          <w:szCs w:val="24"/>
          <w:lang w:val="hr-HR"/>
        </w:rPr>
        <w:t>94.368,09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>Financijska agencija, Regionalni centar Zagreb,</w:t>
      </w:r>
      <w:r w:rsidR="00C90A1A">
        <w:rPr>
          <w:rFonts w:hAnsi="Times New Roman" w:ascii="Times New Roman"/>
          <w:szCs w:val="24"/>
          <w:lang w:val="hr-HR"/>
        </w:rPr>
        <w:t>Podružnica Karlovac, Ul. Pavla Vitezovića 1, Karlovac</w:t>
      </w:r>
      <w:r w:rsidR="00ED26A5">
        <w:rPr>
          <w:rFonts w:hAnsi="Times New Roman" w:ascii="Times New Roman"/>
          <w:szCs w:val="24"/>
          <w:lang w:val="hr-HR"/>
        </w:rPr>
        <w:t xml:space="preserve">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DE4DF2">
        <w:rPr>
          <w:rFonts w:hAnsi="Times New Roman" w:ascii="Times New Roman"/>
          <w:lang w:val="hr-HR"/>
        </w:rPr>
        <w:t>32</w:t>
      </w:r>
      <w:r w:rsidR="00C90A1A">
        <w:rPr>
          <w:rFonts w:hAnsi="Times New Roman" w:ascii="Times New Roman"/>
          <w:lang w:val="hr-HR"/>
        </w:rPr>
        <w:t>16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DE4DF2">
        <w:rPr>
          <w:rFonts w:hAnsi="Times New Roman" w:ascii="Times New Roman"/>
          <w:lang w:val="hr-HR"/>
        </w:rPr>
        <w:t>04. srpnja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DE4DF2">
        <w:rPr>
          <w:rFonts w:hAnsi="Times New Roman" w:ascii="Times New Roman"/>
          <w:lang w:val="hr-HR"/>
        </w:rPr>
        <w:t>04. srpnja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8C27B4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8C27B4" w:rsidP="008C27B4" w:rsidR="008C27B4" w:rsidRPr="008C27B4">
      <w:pPr>
        <w:jc w:val="center"/>
        <w:rPr>
          <w:rFonts w:hAnsi="Times New Roman" w:ascii="Times New Roman"/>
        </w:rPr>
      </w:pPr>
    </w:p>
    <w:p w:rsidRDefault="008C27B4" w:rsidP="008C27B4" w:rsidR="008C27B4" w:rsidRPr="008C27B4">
      <w:pPr>
        <w:jc w:val="right"/>
        <w:rPr>
          <w:rFonts w:hAnsi="Times New Roman" w:ascii="Times New Roman"/>
        </w:rPr>
      </w:pPr>
      <w:r w:rsidRPr="008C27B4">
        <w:rPr>
          <w:rFonts w:hAnsi="Times New Roman" w:ascii="Times New Roman"/>
        </w:rPr>
        <w:t>za točnost otpravka</w:t>
      </w:r>
    </w:p>
    <w:p w:rsidRDefault="008C27B4" w:rsidP="008C27B4" w:rsidR="008C27B4" w:rsidRPr="008C27B4">
      <w:pPr>
        <w:jc w:val="right"/>
        <w:rPr>
          <w:rFonts w:hAnsi="Times New Roman" w:ascii="Times New Roman"/>
        </w:rPr>
      </w:pPr>
      <w:r w:rsidRPr="008C27B4">
        <w:rPr>
          <w:rFonts w:hAnsi="Times New Roman" w:ascii="Times New Roman"/>
        </w:rPr>
        <w:t>ovlašteni službenik</w:t>
      </w:r>
    </w:p>
    <w:p w:rsidRDefault="008C27B4" w:rsidP="008C27B4" w:rsidR="008C27B4" w:rsidRPr="008C27B4">
      <w:pPr>
        <w:jc w:val="right"/>
        <w:rPr>
          <w:rFonts w:hAnsi="Times New Roman" w:ascii="Times New Roman"/>
        </w:rPr>
      </w:pPr>
      <w:r w:rsidRPr="008C27B4">
        <w:rPr>
          <w:rFonts w:hAnsi="Times New Roman" w:ascii="Times New Roman"/>
        </w:rPr>
        <w:t>Višnja Svečak</w:t>
      </w:r>
    </w:p>
    <w:p w:rsidRDefault="008C27B4" w:rsidP="008C27B4" w:rsidR="008C27B4" w:rsidRPr="008C27B4">
      <w:pPr>
        <w:jc w:val="center"/>
        <w:rPr>
          <w:rFonts w:hAnsi="Times New Roman" w:ascii="Times New Roman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C27B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90A1A">
      <w:rPr>
        <w:rFonts w:hAnsi="Times New Roman" w:ascii="Times New Roman"/>
        <w:lang w:val="hr-HR"/>
      </w:rPr>
      <w:t>3216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90A1A">
      <w:rPr>
        <w:rFonts w:hAnsi="Times New Roman" w:ascii="Times New Roman"/>
        <w:lang w:val="hr-HR"/>
      </w:rPr>
      <w:t>3216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A31E1"/>
    <w:rsid w:val="002A4425"/>
    <w:rsid w:val="00395188"/>
    <w:rsid w:val="003B3312"/>
    <w:rsid w:val="003C3055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7B03DE"/>
    <w:rsid w:val="00801E91"/>
    <w:rsid w:val="00810871"/>
    <w:rsid w:val="008301F7"/>
    <w:rsid w:val="00840E3D"/>
    <w:rsid w:val="008433D2"/>
    <w:rsid w:val="00843A4E"/>
    <w:rsid w:val="00873230"/>
    <w:rsid w:val="00882DCF"/>
    <w:rsid w:val="00895D36"/>
    <w:rsid w:val="008C27B4"/>
    <w:rsid w:val="00932D82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90A1A"/>
    <w:rsid w:val="00CA5E68"/>
    <w:rsid w:val="00CF2939"/>
    <w:rsid w:val="00D44D4F"/>
    <w:rsid w:val="00D77C43"/>
    <w:rsid w:val="00D955F3"/>
    <w:rsid w:val="00DA1957"/>
    <w:rsid w:val="00DB29D2"/>
    <w:rsid w:val="00DB4528"/>
    <w:rsid w:val="00DE4DF2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7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7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7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7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7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7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7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7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3216</izvorni_sadrzaj>
    <derivirana_varijabla naziv="DomainObject.Predmet.Broj_1">3216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St-3216/2015</izvorni_sadrzaj>
    <derivirana_varijabla naziv="DomainObject.Predmet.OznakaBroj_1">St-3216/2015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Studentski kulturni centar Braća Radić, Karlovac zastupanog po punomoćniku LUKA PAVLAKOVIĆ</izvorni_sadrzaj>
    <derivirana_varijabla naziv="DomainObject.Predmet.ProtustrankaFormated_1">  Studentski kulturni centar Braća Radić, Karlovac zastupanog po punomoćniku LUKA PAVLAKOVIĆ</derivirana_varijabla>
  </DomainObject.Predmet.ProtustrankaFormated>
  <DomainObject.Predmet.ProtustrankaFormatedOIB>
    <izvorni_sadrzaj>  Studentski kulturni centar Braća Radić, Karlovac, OIB 78615990061 zastupanog po punomoćniku LUKA PAVLAKOVIĆ</izvorni_sadrzaj>
    <derivirana_varijabla naziv="DomainObject.Predmet.ProtustrankaFormatedOIB_1">  Studentski kulturni centar Braća Radić, Karlovac, OIB 78615990061 zastupanog po punomoćniku LUKA PAVLAKOVIĆ</derivirana_varijabla>
  </DomainObject.Predmet.ProtustrankaFormatedOIB>
  <DomainObject.Predmet.ProtustrankaFormatedWithAdress>
    <izvorni_sadrzaj> Studentski kulturni centar Braća Radić, Karlovac, Frana Kurelca 4, 47000 Karlovac zastupanog po punomoćniku LUKA PAVLAKOVIĆ</izvorni_sadrzaj>
    <derivirana_varijabla naziv="DomainObject.Predmet.ProtustrankaFormatedWithAdress_1"> Studentski kulturni centar Braća Radić, Karlovac, Frana Kurelca 4, 47000 Karlovac zastupanog po punomoćniku LUKA PAVLAKOVIĆ</derivirana_varijabla>
  </DomainObject.Predmet.ProtustrankaFormatedWithAdress>
  <DomainObject.Predmet.ProtustrankaFormatedWithAdressOIB>
    <izvorni_sadrzaj> Studentski kulturni centar Braća Radić, Karlovac, OIB 78615990061, Frana Kurelca 4, 47000 Karlovac zastupanog po punomoćniku LUKA PAVLAKOVIĆ</izvorni_sadrzaj>
    <derivirana_varijabla naziv="DomainObject.Predmet.ProtustrankaFormatedWithAdressOIB_1"> Studentski kulturni centar Braća Radić, Karlovac, OIB 78615990061, Frana Kurelca 4, 47000 Karlovac zastupanog po punomoćniku LUKA PAVLAKOVIĆ</derivirana_varijabla>
  </DomainObject.Predmet.ProtustrankaFormatedWithAdressOIB>
  <DomainObject.Predmet.ProtustrankaWithAdress>
    <izvorni_sadrzaj>Studentski kulturni centar Braća Radić, Karlovac Frana Kurelca 4, 47000 Karlovac</izvorni_sadrzaj>
    <derivirana_varijabla naziv="DomainObject.Predmet.ProtustrankaWithAdress_1">Studentski kulturni centar Braća Radić, Karlovac Frana Kurelca 4, 47000 Karlovac</derivirana_varijabla>
  </DomainObject.Predmet.ProtustrankaWithAdress>
  <DomainObject.Predmet.ProtustrankaWithAdressOIB>
    <izvorni_sadrzaj>Studentski kulturni centar Braća Radić, Karlovac, OIB 78615990061, Frana Kurelca 4, 47000 Karlovac</izvorni_sadrzaj>
    <derivirana_varijabla naziv="DomainObject.Predmet.ProtustrankaWithAdressOIB_1">Studentski kulturni centar Braća Radić, Karlovac, OIB 78615990061, Frana Kurelca 4, 47000 Karlovac</derivirana_varijabla>
  </DomainObject.Predmet.ProtustrankaWithAdressOIB>
  <DomainObject.Predmet.ProtustrankaNazivFormated>
    <izvorni_sadrzaj>Studentski kulturni centar Braća Radić, Karlovac</izvorni_sadrzaj>
    <derivirana_varijabla naziv="DomainObject.Predmet.ProtustrankaNazivFormated_1">Studentski kulturni centar Braća Radić, Karlovac</derivirana_varijabla>
  </DomainObject.Predmet.ProtustrankaNazivFormated>
  <DomainObject.Predmet.ProtustrankaNazivFormatedOIB>
    <izvorni_sadrzaj>Studentski kulturni centar Braća Radić, Karlovac, OIB 78615990061</izvorni_sadrzaj>
    <derivirana_varijabla naziv="DomainObject.Predmet.ProtustrankaNazivFormatedOIB_1">Studentski kulturni centar Braća Radić, Karlovac, OIB 78615990061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Studentski kulturni centar Braća Radić, Karlovac zastupanog po punomoćniku LUKA PAVLAKOVIĆ</item>
    </izvorni_sadrzaj>
    <derivirana_varijabla naziv="DomainObject.Predmet.ProtuStrankaListFormated_1">
      <item>Studentski kulturni centar Braća Radić, Karlovac zastupanog po punomoćniku LUKA PAVLAKOVIĆ</item>
    </derivirana_varijabla>
  </DomainObject.Predmet.ProtuStrankaListFormated>
  <DomainObject.Predmet.ProtuStrankaListFormatedOIB>
    <izvorni_sadrzaj>
      <item>Studentski kulturni centar Braća Radić, Karlovac, OIB 78615990061 zastupanog po punomoćniku LUKA PAVLAKOVIĆ</item>
    </izvorni_sadrzaj>
    <derivirana_varijabla naziv="DomainObject.Predmet.ProtuStrankaListFormatedOIB_1">
      <item>Studentski kulturni centar Braća Radić, Karlovac, OIB 78615990061 zastupanog po punomoćniku LUKA PAVLAKOVIĆ</item>
    </derivirana_varijabla>
  </DomainObject.Predmet.ProtuStrankaListFormatedOIB>
  <DomainObject.Predmet.ProtuStrankaListFormatedWithAdress>
    <izvorni_sadrzaj>
      <item>Studentski kulturni centar Braća Radić, Karlovac, Frana Kurelca 4, 47000 Karlovac zastupanog po punomoćniku LUKA PAVLAKOVIĆ</item>
    </izvorni_sadrzaj>
    <derivirana_varijabla naziv="DomainObject.Predmet.ProtuStrankaListFormatedWithAdress_1">
      <item>Studentski kulturni centar Braća Radić, Karlovac, Frana Kurelca 4, 47000 Karlovac zastupanog po punomoćniku LUKA PAVLAKOVIĆ</item>
    </derivirana_varijabla>
  </DomainObject.Predmet.ProtuStrankaListFormatedWithAdress>
  <DomainObject.Predmet.ProtuStrankaListFormatedWithAdressOIB>
    <izvorni_sadrzaj>
      <item>Studentski kulturni centar Braća Radić, Karlovac, OIB 78615990061, Frana Kurelca 4, 47000 Karlovac zastupanog po punomoćniku LUKA PAVLAKOVIĆ</item>
    </izvorni_sadrzaj>
    <derivirana_varijabla naziv="DomainObject.Predmet.ProtuStrankaListFormatedWithAdressOIB_1">
      <item>Studentski kulturni centar Braća Radić, Karlovac, OIB 78615990061, Frana Kurelca 4, 47000 Karlovac zastupanog po punomoćniku LUKA PAVLAKOVIĆ</item>
    </derivirana_varijabla>
  </DomainObject.Predmet.ProtuStrankaListFormatedWithAdressOIB>
  <DomainObject.Predmet.ProtuStrankaListNazivFormated>
    <izvorni_sadrzaj>
      <item>Studentski kulturni centar Braća Radić, Karlovac</item>
    </izvorni_sadrzaj>
    <derivirana_varijabla naziv="DomainObject.Predmet.ProtuStrankaListNazivFormated_1">
      <item>Studentski kulturni centar Braća Radić, Karlovac</item>
    </derivirana_varijabla>
  </DomainObject.Predmet.ProtuStrankaListNazivFormated>
  <DomainObject.Predmet.ProtuStrankaListNazivFormatedOIB>
    <izvorni_sadrzaj>
      <item>Studentski kulturni centar Braća Radić, Karlovac, OIB 78615990061</item>
    </izvorni_sadrzaj>
    <derivirana_varijabla naziv="DomainObject.Predmet.ProtuStrankaListNazivFormatedOIB_1">
      <item>Studentski kulturni centar Braća Radić, Karlovac, OIB 78615990061</item>
    </derivirana_varijabla>
  </DomainObject.Predmet.ProtuStrankaListNazivFormatedOIB>
  <DomainObject.Predmet.OstaliListFormated>
    <izvorni_sadrzaj>
      <item>HRVATSKI ZAVOD ZA MIROVINSKO OSIGURANJE</item>
      <item>LUKA PAVLAKOVIĆ punomoćnik sudionika u postupku Studentski kulturni centar Braća Radić, Karlovac</item>
    </izvorni_sadrzaj>
    <derivirana_varijabla naziv="DomainObject.Predmet.OstaliListFormated_1">
      <item>HRVATSKI ZAVOD ZA MIROVINSKO OSIGURANJE</item>
      <item>LUKA PAVLAKOVIĆ punomoćnik sudionika u postupku Studentski kulturni centar Braća Radić, Karlovac</item>
    </derivirana_varijabla>
  </DomainObject.Predmet.OstaliListFormated>
  <DomainObject.Predmet.OstaliListFormatedOIB>
    <izvorni_sadrzaj>
      <item>HRVATSKI ZAVOD ZA MIROVINSKO OSIGURANJE, OIB 84397956623</item>
      <item>LUKA PAVLAKOVIĆ, OIB 70282238056 punomoćnik sudionika u postupku Studentski kulturni centar Braća Radić, Karlovac</item>
    </izvorni_sadrzaj>
    <derivirana_varijabla naziv="DomainObject.Predmet.OstaliListFormatedOIB_1">
      <item>HRVATSKI ZAVOD ZA MIROVINSKO OSIGURANJE, OIB 84397956623</item>
      <item>LUKA PAVLAKOVIĆ, OIB 70282238056 punomoćnik sudionika u postupku Studentski kulturni centar Braća Radić, Karlovac</item>
    </derivirana_varijabla>
  </DomainObject.Predmet.OstaliListFormatedOIB>
  <DomainObject.Predmet.OstaliListFormatedWithAdress>
    <izvorni_sadrzaj>
      <item>HRVATSKI ZAVOD ZA MIROVINSKO OSIGURANJE, A. Mihanovića 3, 10000 Zagreb</item>
      <item>LUKA PAVLAKOVIĆ, MIROSLAVA KRLEŽE 1 C, 47000 Karlovac punomoćnik sudionika u postupku Studentski kulturni centar Braća Radić, Karlovac</item>
    </izvorni_sadrzaj>
    <derivirana_varijabla naziv="DomainObject.Predmet.OstaliListFormatedWithAdress_1">
      <item>HRVATSKI ZAVOD ZA MIROVINSKO OSIGURANJE, A. Mihanovića 3, 10000 Zagreb</item>
      <item>LUKA PAVLAKOVIĆ, MIROSLAVA KRLEŽE 1 C, 47000 Karlovac punomoćnik sudionika u postupku Studentski kulturni centar Braća Radić, Karlovac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LUKA PAVLAKOVIĆ, OIB 70282238056, MIROSLAVA KRLEŽE 1 C, 47000 Karlovac punomoćnik sudionika u postupku Studentski kulturni centar Braća Radić, Karlovac</item>
    </izvorni_sadrzaj>
    <derivirana_varijabla naziv="DomainObject.Predmet.OstaliListFormatedWithAdressOIB_1">
      <item>HRVATSKI ZAVOD ZA MIROVINSKO OSIGURANJE, OIB 84397956623, A. Mihanovića 3, 10000 Zagreb</item>
      <item>LUKA PAVLAKOVIĆ, OIB 70282238056, MIROSLAVA KRLEŽE 1 C, 47000 Karlovac punomoćnik sudionika u postupku Studentski kulturni centar Braća Radić, Karlovac</item>
    </derivirana_varijabla>
  </DomainObject.Predmet.OstaliListFormatedWithAdressOIB>
  <DomainObject.Predmet.OstaliListNazivFormated>
    <izvorni_sadrzaj>
      <item>HRVATSKI ZAVOD ZA MIROVINSKO OSIGURANJE</item>
      <item>LUKA PAVLAKOVIĆ</item>
    </izvorni_sadrzaj>
    <derivirana_varijabla naziv="DomainObject.Predmet.OstaliListNazivFormated_1">
      <item>HRVATSKI ZAVOD ZA MIROVINSKO OSIGURANJE</item>
      <item>LUKA PAVLAKOVIĆ</item>
    </derivirana_varijabla>
  </DomainObject.Predmet.OstaliListNazivFormated>
  <DomainObject.Predmet.OstaliListNazivFormatedOIB>
    <izvorni_sadrzaj>
      <item>HRVATSKI ZAVOD ZA MIROVINSKO OSIGURANJE, OIB 84397956623</item>
      <item>LUKA PAVLAKOVIĆ, OIB 70282238056</item>
    </izvorni_sadrzaj>
    <derivirana_varijabla naziv="DomainObject.Predmet.OstaliListNazivFormatedOIB_1">
      <item>HRVATSKI ZAVOD ZA MIROVINSKO OSIGURANJE, OIB 84397956623</item>
      <item>LUKA PAVLAKOVIĆ, OIB 70282238056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Studentski kulturni centar Braća Radić, Karlovac</izvorni_sadrzaj>
    <derivirana_varijabla naziv="DomainObject.Predmet.ProtustrankaIDrugi_1">Studentski kulturni centar Braća Radić, Karlovac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Studentski kulturni centar Braća Radić, Karlovac, OIB 78615990061, Frana Kurelca 4, 47000 Karlovac</izvorni_sadrzaj>
    <derivirana_varijabla naziv="DomainObject.Predmet.ProtustrankaIDrugiAdressOIB_1">Studentski kulturni centar Braća Radić, Karlovac, OIB 78615990061, Frana Kurelca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Studentski kulturni centar Braća Radić, Karlovac</item>
      <item>HRVATSKI ZAVOD ZA MIROVINSKO OSIGURANJE</item>
      <item>LUKA PAVLAKOVIĆ</item>
    </izvorni_sadrzaj>
    <derivirana_varijabla naziv="DomainObject.Predmet.SudioniciListNaziv_1">
      <item>FINA Regionalni centar Zagreb Podružnica Karlovac</item>
      <item>Studentski kulturni centar Braća Radić, Karlovac</item>
      <item>HRVATSKI ZAVOD ZA MIROVINSKO OSIGURANJE</item>
      <item>LUKA PAVLAKOVIĆ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Studentski kulturni centar Braća Radić, Karlovac, OIB 78615990061, Frana Kurelca 4,47000 Karlovac</item>
      <item>HRVATSKI ZAVOD ZA MIROVINSKO OSIGURANJE, OIB 84397956623, A. Mihanovića 3,10000 Zagreb</item>
      <item>LUKA PAVLAKOVIĆ, OIB 70282238056, MIROSLAVA KRLEŽE 1 C,47000 Karlovac</item>
    </izvorni_sadrzaj>
    <derivirana_varijabla naziv="DomainObject.Predmet.SudioniciListAdressOIB_1">
      <item>FINA Regionalni centar Zagreb Podružnica Karlovac, OIB 85821130368, Vitezovićeva 1,47000 Karlovac</item>
      <item>Studentski kulturni centar Braća Radić, Karlovac, OIB 78615990061, Frana Kurelca 4,47000 Karlovac</item>
      <item>HRVATSKI ZAVOD ZA MIROVINSKO OSIGURANJE, OIB 84397956623, A. Mihanovića 3,10000 Zagreb</item>
      <item>LUKA PAVLAKOVIĆ, OIB 70282238056, MIROSLAVA KRLEŽE 1 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78615990061</item>
      <item>, OIB 84397956623</item>
      <item>, OIB 70282238056</item>
    </izvorni_sadrzaj>
    <derivirana_varijabla naziv="DomainObject.Predmet.SudioniciListNazivOIB_1">
      <item>, OIB 85821130368</item>
      <item>, OIB 78615990061</item>
      <item>, OIB 84397956623</item>
      <item>, OIB 70282238056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426</properties:Words>
  <properties:Characters>2460</properties:Characters>
  <properties:Lines>83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2016-07-04T12:09:00Z</dcterms:created>
  <dc:creator>Sudsko vijeæe</dc:creator>
  <cp:lastModifiedBy>Višnja Svečak</cp:lastModifiedBy>
  <cp:lastPrinted>2016-07-04T12:09:00Z</cp:lastPrinted>
  <dcterms:modified xmlns:xsi="http://www.w3.org/2001/XMLSchema-instance" xsi:type="dcterms:W3CDTF">2016-07-04T12:15:00Z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