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d913" w14:paraId="17ed913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71567">
        <w:rPr>
          <w:rFonts w:hAnsi="Times New Roman" w:ascii="Times New Roman"/>
          <w:szCs w:val="24"/>
          <w:lang w:val="hr-HR"/>
        </w:rPr>
        <w:t>CARUS GRUPA d.o.o. za trgovinu i usluge, OIB: 23057022397, Zagreb (Grad Zagreb), Supilova 4</w:t>
      </w:r>
      <w:r w:rsidR="00FE5E1F" w:rsidRPr="00E71567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lang w:val="hr-HR"/>
        </w:rPr>
        <w:t>11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E118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E71567">
        <w:rPr>
          <w:rFonts w:hAnsi="Times New Roman" w:ascii="Times New Roman"/>
          <w:szCs w:val="24"/>
          <w:lang w:val="hr-HR"/>
        </w:rPr>
        <w:t>CARUS GRUPA d.o.o. za trgovinu i usluge, OIB: 23057022397, Zagreb (Grad Zagreb), Supilova 4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E118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E118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E71567">
        <w:rPr>
          <w:rFonts w:hAnsi="Times New Roman" w:ascii="Times New Roman"/>
          <w:b/>
          <w:i/>
          <w:szCs w:val="24"/>
          <w:lang w:val="hr-HR"/>
        </w:rPr>
        <w:t>2647</w:t>
      </w:r>
      <w:r w:rsidR="00DE1183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DE1183">
        <w:rPr>
          <w:rFonts w:hAnsi="Times New Roman" w:ascii="Times New Roman"/>
          <w:szCs w:val="24"/>
          <w:lang w:val="hr-HR"/>
        </w:rPr>
        <w:t>11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E118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792E16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92E16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792E16" w:rsidP="00324504" w:rsidR="00792E1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92E16" w:rsidP="00324504" w:rsidR="00792E1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92E16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71567">
      <w:rPr>
        <w:rFonts w:hAnsi="Times New Roman" w:ascii="Times New Roman"/>
        <w:szCs w:val="24"/>
        <w:lang w:val="hr-HR"/>
      </w:rPr>
      <w:t>2647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71567">
      <w:rPr>
        <w:rFonts w:hAnsi="Times New Roman" w:ascii="Times New Roman"/>
        <w:szCs w:val="24"/>
        <w:lang w:val="hr-HR"/>
      </w:rPr>
      <w:t>2647</w:t>
    </w:r>
    <w:r w:rsidR="00DE118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92E16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2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E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E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E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E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2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E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E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E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E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St-2647/2016</izvorni_sadrzaj>
    <derivirana_varijabla naziv="DomainObject.Predmet.OznakaBroj_1">St-2647/2016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CARUS GRUPA d.o.o. za trgovinu i usluge zastupanog po punomoćniku Tomislav Katona</izvorni_sadrzaj>
    <derivirana_varijabla naziv="DomainObject.Predmet.ProtustrankaFormated_1">  CARUS GRUPA d.o.o. za trgovinu i usluge zastupanog po punomoćniku Tomislav Katona</derivirana_varijabla>
  </DomainObject.Predmet.ProtustrankaFormated>
  <DomainObject.Predmet.ProtustrankaFormatedOIB>
    <izvorni_sadrzaj>  CARUS GRUPA d.o.o. za trgovinu i usluge, OIB 23057022397 zastupanog po punomoćniku Tomislav Katona</izvorni_sadrzaj>
    <derivirana_varijabla naziv="DomainObject.Predmet.ProtustrankaFormatedOIB_1">  CARUS GRUPA d.o.o. za trgovinu i usluge, OIB 23057022397 zastupanog po punomoćniku Tomislav Katona</derivirana_varijabla>
  </DomainObject.Predmet.ProtustrankaFormatedOIB>
  <DomainObject.Predmet.ProtustrankaFormatedWithAdress>
    <izvorni_sadrzaj> CARUS GRUPA d.o.o. za trgovinu i usluge, Supilova 4, 10000 Zagreb zastupanog po punomoćniku Tomislav Katona</izvorni_sadrzaj>
    <derivirana_varijabla naziv="DomainObject.Predmet.ProtustrankaFormatedWithAdress_1"> CARUS GRUPA d.o.o. za trgovinu i usluge, Supilova 4, 10000 Zagreb zastupanog po punomoćniku Tomislav Katona</derivirana_varijabla>
  </DomainObject.Predmet.ProtustrankaFormatedWithAdress>
  <DomainObject.Predmet.ProtustrankaFormatedWithAdressOIB>
    <izvorni_sadrzaj> CARUS GRUPA d.o.o. za trgovinu i usluge, OIB 23057022397, Supilova 4, 10000 Zagreb zastupanog po punomoćniku Tomislav Katona</izvorni_sadrzaj>
    <derivirana_varijabla naziv="DomainObject.Predmet.ProtustrankaFormatedWithAdressOIB_1"> CARUS GRUPA d.o.o. za trgovinu i usluge, OIB 23057022397, Supilova 4, 10000 Zagreb zastupanog po punomoćniku Tomislav Katona</derivirana_varijabla>
  </DomainObject.Predmet.ProtustrankaFormatedWithAdressOIB>
  <DomainObject.Predmet.ProtustrankaWithAdress>
    <izvorni_sadrzaj>CARUS GRUPA d.o.o. za trgovinu i usluge Supilova 4, 10000 Zagreb</izvorni_sadrzaj>
    <derivirana_varijabla naziv="DomainObject.Predmet.ProtustrankaWithAdress_1">CARUS GRUPA d.o.o. za trgovinu i usluge Supilova 4, 10000 Zagreb</derivirana_varijabla>
  </DomainObject.Predmet.ProtustrankaWithAdress>
  <DomainObject.Predmet.ProtustrankaWithAdressOIB>
    <izvorni_sadrzaj>CARUS GRUPA d.o.o. za trgovinu i usluge, OIB 23057022397, Supilova 4, 10000 Zagreb</izvorni_sadrzaj>
    <derivirana_varijabla naziv="DomainObject.Predmet.ProtustrankaWithAdressOIB_1">CARUS GRUPA d.o.o. za trgovinu i usluge, OIB 23057022397, Supilova 4, 10000 Zagreb</derivirana_varijabla>
  </DomainObject.Predmet.ProtustrankaWithAdressOIB>
  <DomainObject.Predmet.ProtustrankaNazivFormated>
    <izvorni_sadrzaj>CARUS GRUPA d.o.o. za trgovinu i usluge</izvorni_sadrzaj>
    <derivirana_varijabla naziv="DomainObject.Predmet.ProtustrankaNazivFormated_1">CARUS GRUPA d.o.o. za trgovinu i usluge</derivirana_varijabla>
  </DomainObject.Predmet.ProtustrankaNazivFormated>
  <DomainObject.Predmet.ProtustrankaNazivFormatedOIB>
    <izvorni_sadrzaj>CARUS GRUPA d.o.o. za trgovinu i usluge, OIB 23057022397</izvorni_sadrzaj>
    <derivirana_varijabla naziv="DomainObject.Predmet.ProtustrankaNazivFormatedOIB_1">CARUS GRUPA d.o.o. za trgovinu i usluge, OIB 23057022397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CARUS GRUPA d.o.o. za trgovinu i usluge zastupanog po punomoćniku Tomislav Katona</item>
    </izvorni_sadrzaj>
    <derivirana_varijabla naziv="DomainObject.Predmet.ProtuStrankaListFormated_1">
      <item>CARUS GRUPA d.o.o. za trgovinu i usluge zastupanog po punomoćniku Tomislav Katona</item>
    </derivirana_varijabla>
  </DomainObject.Predmet.ProtuStrankaListFormated>
  <DomainObject.Predmet.ProtuStrankaListFormatedOIB>
    <izvorni_sadrzaj>
      <item>CARUS GRUPA d.o.o. za trgovinu i usluge, OIB 23057022397 zastupanog po punomoćniku Tomislav Katona</item>
    </izvorni_sadrzaj>
    <derivirana_varijabla naziv="DomainObject.Predmet.ProtuStrankaListFormatedOIB_1">
      <item>CARUS GRUPA d.o.o. za trgovinu i usluge, OIB 23057022397 zastupanog po punomoćniku Tomislav Katona</item>
    </derivirana_varijabla>
  </DomainObject.Predmet.ProtuStrankaListFormatedOIB>
  <DomainObject.Predmet.ProtuStrankaListFormatedWithAdress>
    <izvorni_sadrzaj>
      <item>CARUS GRUPA d.o.o. za trgovinu i usluge, Supilova 4, 10000 Zagreb zastupanog po punomoćniku Tomislav Katona</item>
    </izvorni_sadrzaj>
    <derivirana_varijabla naziv="DomainObject.Predmet.ProtuStrankaListFormatedWithAdress_1">
      <item>CARUS GRUPA d.o.o. za trgovinu i usluge, Supilova 4, 10000 Zagreb zastupanog po punomoćniku Tomislav Katona</item>
    </derivirana_varijabla>
  </DomainObject.Predmet.ProtuStrankaListFormatedWithAdress>
  <DomainObject.Predmet.ProtuStrankaListFormatedWithAdressOIB>
    <izvorni_sadrzaj>
      <item>CARUS GRUPA d.o.o. za trgovinu i usluge, OIB 23057022397, Supilova 4, 10000 Zagreb zastupanog po punomoćniku Tomislav Katona</item>
    </izvorni_sadrzaj>
    <derivirana_varijabla naziv="DomainObject.Predmet.ProtuStrankaListFormatedWithAdressOIB_1">
      <item>CARUS GRUPA d.o.o. za trgovinu i usluge, OIB 23057022397, Supilova 4, 10000 Zagreb zastupanog po punomoćniku Tomislav Katona</item>
    </derivirana_varijabla>
  </DomainObject.Predmet.ProtuStrankaListFormatedWithAdressOIB>
  <DomainObject.Predmet.ProtuStrankaListNazivFormated>
    <izvorni_sadrzaj>
      <item>CARUS GRUPA d.o.o. za trgovinu i usluge</item>
    </izvorni_sadrzaj>
    <derivirana_varijabla naziv="DomainObject.Predmet.ProtuStrankaListNazivFormated_1">
      <item>CARUS GRUPA d.o.o. za trgovinu i usluge</item>
    </derivirana_varijabla>
  </DomainObject.Predmet.ProtuStrankaListNazivFormated>
  <DomainObject.Predmet.ProtuStrankaListNazivFormatedOIB>
    <izvorni_sadrzaj>
      <item>CARUS GRUPA d.o.o. za trgovinu i usluge, OIB 23057022397</item>
    </izvorni_sadrzaj>
    <derivirana_varijabla naziv="DomainObject.Predmet.ProtuStrankaListNazivFormatedOIB_1">
      <item>CARUS GRUPA d.o.o. za trgovinu i usluge, OIB 23057022397</item>
    </derivirana_varijabla>
  </DomainObject.Predmet.ProtuStrankaListNazivFormatedOIB>
  <DomainObject.Predmet.OstaliListFormated>
    <izvorni_sadrzaj>
      <item>Tomislav Katona punomoćnik sudionika u postupku CARUS GRUPA d.o.o. za trgovinu i usluge</item>
    </izvorni_sadrzaj>
    <derivirana_varijabla naziv="DomainObject.Predmet.OstaliListFormated_1">
      <item>Tomislav Katona punomoćnik sudionika u postupku CARUS GRUPA d.o.o. za trgovinu i usluge</item>
    </derivirana_varijabla>
  </DomainObject.Predmet.OstaliListFormated>
  <DomainObject.Predmet.OstaliListFormatedOIB>
    <izvorni_sadrzaj>
      <item>Tomislav Katona, OIB 43567188553 punomoćnik sudionika u postupku CARUS GRUPA d.o.o. za trgovinu i usluge</item>
    </izvorni_sadrzaj>
    <derivirana_varijabla naziv="DomainObject.Predmet.OstaliListFormatedOIB_1">
      <item>Tomislav Katona, OIB 43567188553 punomoćnik sudionika u postupku CARUS GRUPA d.o.o. za trgovinu i usluge</item>
    </derivirana_varijabla>
  </DomainObject.Predmet.OstaliListFormatedOIB>
  <DomainObject.Predmet.OstaliListFormatedWithAdress>
    <izvorni_sadrzaj>
      <item>Tomislav Katona, Botićev Trg 4, 10000 Zagreb punomoćnik sudionika u postupku CARUS GRUPA d.o.o. za trgovinu i usluge</item>
    </izvorni_sadrzaj>
    <derivirana_varijabla naziv="DomainObject.Predmet.OstaliListFormatedWithAdress_1">
      <item>Tomislav Katona, Botićev Trg 4, 10000 Zagreb punomoćnik sudionika u postupku CARUS GRUPA d.o.o. za trgovinu i usluge</item>
    </derivirana_varijabla>
  </DomainObject.Predmet.OstaliListFormatedWithAdress>
  <DomainObject.Predmet.OstaliListFormatedWithAdressOIB>
    <izvorni_sadrzaj>
      <item>Tomislav Katona, OIB 43567188553, Botićev Trg 4, 10000 Zagreb punomoćnik sudionika u postupku CARUS GRUPA d.o.o. za trgovinu i usluge</item>
    </izvorni_sadrzaj>
    <derivirana_varijabla naziv="DomainObject.Predmet.OstaliListFormatedWithAdressOIB_1">
      <item>Tomislav Katona, OIB 43567188553, Botićev Trg 4, 10000 Zagreb punomoćnik sudionika u postupku CARUS GRUPA d.o.o. za trgovinu i usluge</item>
    </derivirana_varijabla>
  </DomainObject.Predmet.OstaliListFormatedWithAdressOIB>
  <DomainObject.Predmet.OstaliListNazivFormated>
    <izvorni_sadrzaj>
      <item>Tomislav Katona</item>
    </izvorni_sadrzaj>
    <derivirana_varijabla naziv="DomainObject.Predmet.OstaliListNazivFormated_1">
      <item>Tomislav Katona</item>
    </derivirana_varijabla>
  </DomainObject.Predmet.OstaliListNazivFormated>
  <DomainObject.Predmet.OstaliListNazivFormatedOIB>
    <izvorni_sadrzaj>
      <item>Tomislav Katona, OIB 43567188553</item>
    </izvorni_sadrzaj>
    <derivirana_varijabla naziv="DomainObject.Predmet.OstaliListNazivFormatedOIB_1">
      <item>Tomislav Katona, OIB 43567188553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CARUS GRUPA d.o.o. za trgovinu i usluge</izvorni_sadrzaj>
    <derivirana_varijabla naziv="DomainObject.Predmet.ProtustrankaIDrugi_1">CARUS GRUPA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CARUS GRUPA d.o.o. za trgovinu i usluge, OIB 23057022397, Supilova 4, 10000 Zagreb</izvorni_sadrzaj>
    <derivirana_varijabla naziv="DomainObject.Predmet.ProtustrankaIDrugiAdressOIB_1">CARUS GRUPA d.o.o. za trgovinu i usluge, OIB 23057022397, Supilova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CARUS GRUPA d.o.o. za trgovinu i usluge</item>
      <item>Tomislav Katona</item>
    </izvorni_sadrzaj>
    <derivirana_varijabla naziv="DomainObject.Predmet.SudioniciListNaziv_1">
      <item>FINA Regionalni centar Zagreb</item>
      <item>CARUS GRUPA d.o.o. za trgovinu i usluge</item>
      <item>Tomislav Katona</item>
    </derivirana_varijabla>
  </DomainObject.Predmet.SudioniciListNaziv>
  <DomainObject.Predmet.SudioniciListAdressOIB>
    <izvorni_sadrzaj>
      <item>FINA Regionalni centar Zagreb, OIB 85821130368, Trg svibanjskih žrtava 1995. 1,10000 Zagreb</item>
      <item>CARUS GRUPA d.o.o. za trgovinu i usluge, OIB 23057022397, Supilova 4,10000 Zagreb</item>
      <item>Tomislav Katona, OIB 43567188553, Botićev Trg 4,10000 Zagreb</item>
    </izvorni_sadrzaj>
    <derivirana_varijabla naziv="DomainObject.Predmet.SudioniciListAdressOIB_1">
      <item>FINA Regionalni centar Zagreb, OIB 85821130368, Trg svibanjskih žrtava 1995. 1,10000 Zagreb</item>
      <item>CARUS GRUPA d.o.o. za trgovinu i usluge, OIB 23057022397, Supilova 4,10000 Zagreb</item>
      <item>Tomislav Katona, OIB 43567188553, Botićev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23057022397</item>
      <item>, OIB 43567188553</item>
    </izvorni_sadrzaj>
    <derivirana_varijabla naziv="DomainObject.Predmet.SudioniciListNazivOIB_1">
      <item>, OIB 85821130368</item>
      <item>, OIB 23057022397</item>
      <item>, OIB 43567188553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2899</properties:Characters>
  <properties:Lines>76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2017-10-11T08:22:00Z</dcterms:created>
  <dc:creator>rsticn</dc:creator>
  <cp:lastModifiedBy>Monika Grbac</cp:lastModifiedBy>
  <cp:lastPrinted>2017-01-24T09:27:00Z</cp:lastPrinted>
  <dcterms:modified xmlns:xsi="http://www.w3.org/2001/XMLSchema-instance" xsi:type="dcterms:W3CDTF">2017-10-11T08:24:00Z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