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0a0159b" w14:textId="0a0159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9A10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87. St-1188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9A10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87. St-1188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9A1052" w:rsidP="009A1052" w:rsidRDefault="009A105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A1052">
        <w:rPr>
          <w:rFonts w:ascii="Times New Roman" w:hAnsi="Times New Roman"/>
          <w:sz w:val="24"/>
          <w:szCs w:val="24"/>
        </w:rPr>
        <w:t>NUSHI j.d.o</w:t>
      </w:r>
      <w:r>
        <w:rPr>
          <w:rFonts w:ascii="Times New Roman" w:hAnsi="Times New Roman"/>
          <w:sz w:val="24"/>
          <w:szCs w:val="24"/>
        </w:rPr>
        <w:t xml:space="preserve">.o. za ugostiteljstvo i turizam, Dugo Selo, </w:t>
      </w:r>
      <w:proofErr w:type="spellStart"/>
      <w:r>
        <w:rPr>
          <w:rFonts w:ascii="Times New Roman" w:hAnsi="Times New Roman"/>
          <w:sz w:val="24"/>
          <w:szCs w:val="24"/>
        </w:rPr>
        <w:t>Šaškovečka</w:t>
      </w:r>
      <w:proofErr w:type="spellEnd"/>
      <w:r>
        <w:rPr>
          <w:rFonts w:ascii="Times New Roman" w:hAnsi="Times New Roman"/>
          <w:sz w:val="24"/>
          <w:szCs w:val="24"/>
        </w:rPr>
        <w:t xml:space="preserve"> 4, </w:t>
      </w:r>
    </w:p>
    <w:p w:rsidR="00613A83" w:rsidP="009A1052" w:rsidRDefault="009A105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54344044830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1052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10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1052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A1052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A105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A1052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05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105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10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10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St-1188/2019</izvorni_sadrzaj>
    <derivirana_varijabla naziv="DomainObject.Predmet.OznakaBroj_1">St-1188/2019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NUSHI j.d.o.o. za ugostiteljstvo i turizam zastupanog po punomoćniku Pren Nuši</izvorni_sadrzaj>
    <derivirana_varijabla naziv="DomainObject.Predmet.ProtustrankaFormated_1">  NUSHI j.d.o.o. za ugostiteljstvo i turizam zastupanog po punomoćniku Pren Nuši</derivirana_varijabla>
  </DomainObject.Predmet.ProtustrankaFormated>
  <DomainObject.Predmet.ProtustrankaFormatedOIB>
    <izvorni_sadrzaj>  NUSHI j.d.o.o. za ugostiteljstvo i turizam, OIB 54344044830 zastupanog po punomoćniku Pren Nuši</izvorni_sadrzaj>
    <derivirana_varijabla naziv="DomainObject.Predmet.ProtustrankaFormatedOIB_1">  NUSHI j.d.o.o. za ugostiteljstvo i turizam, OIB 54344044830 zastupanog po punomoćniku Pren Nuši</derivirana_varijabla>
  </DomainObject.Predmet.ProtustrankaFormatedOIB>
  <DomainObject.Predmet.ProtustrankaFormatedWithAdress>
    <izvorni_sadrzaj> NUSHI j.d.o.o. za ugostiteljstvo i turizam, Šaškovečka 4, 10370 Dugo Selo zastupanog po punomoćniku Pren Nuši</izvorni_sadrzaj>
    <derivirana_varijabla naziv="DomainObject.Predmet.ProtustrankaFormatedWithAdress_1"> NUSHI j.d.o.o. za ugostiteljstvo i turizam, Šaškovečka 4, 10370 Dugo Selo zastupanog po punomoćniku Pren Nuši</derivirana_varijabla>
  </DomainObject.Predmet.ProtustrankaFormatedWithAdress>
  <DomainObject.Predmet.ProtustrankaFormatedWithAdressOIB>
    <izvorni_sadrzaj> NUSHI j.d.o.o. za ugostiteljstvo i turizam, OIB 54344044830, Šaškovečka 4, 10370 Dugo Selo zastupanog po punomoćniku Pren Nuši</izvorni_sadrzaj>
    <derivirana_varijabla naziv="DomainObject.Predmet.ProtustrankaFormatedWithAdressOIB_1"> NUSHI j.d.o.o. za ugostiteljstvo i turizam, OIB 54344044830, Šaškovečka 4, 10370 Dugo Selo zastupanog po punomoćniku Pren Nuši</derivirana_varijabla>
  </DomainObject.Predmet.ProtustrankaFormatedWithAdressOIB>
  <DomainObject.Predmet.ProtustrankaWithAdress>
    <izvorni_sadrzaj>NUSHI j.d.o.o. za ugostiteljstvo i turizam Šaškovečka 4, 10370 Dugo Selo</izvorni_sadrzaj>
    <derivirana_varijabla naziv="DomainObject.Predmet.ProtustrankaWithAdress_1">NUSHI j.d.o.o. za ugostiteljstvo i turizam Šaškovečka 4, 10370 Dugo Selo</derivirana_varijabla>
  </DomainObject.Predmet.ProtustrankaWithAdress>
  <DomainObject.Predmet.ProtustrankaWithAdressOIB>
    <izvorni_sadrzaj>NUSHI j.d.o.o. za ugostiteljstvo i turizam, OIB 54344044830, Šaškovečka 4, 10370 Dugo Selo</izvorni_sadrzaj>
    <derivirana_varijabla naziv="DomainObject.Predmet.ProtustrankaWithAdressOIB_1">NUSHI j.d.o.o. za ugostiteljstvo i turizam, OIB 54344044830, Šaškovečka 4, 10370 Dugo Selo</derivirana_varijabla>
  </DomainObject.Predmet.ProtustrankaWithAdressOIB>
  <DomainObject.Predmet.ProtustrankaNazivFormated>
    <izvorni_sadrzaj>NUSHI j.d.o.o. za ugostiteljstvo i turizam</izvorni_sadrzaj>
    <derivirana_varijabla naziv="DomainObject.Predmet.ProtustrankaNazivFormated_1">NUSHI j.d.o.o. za ugostiteljstvo i turizam</derivirana_varijabla>
  </DomainObject.Predmet.ProtustrankaNazivFormated>
  <DomainObject.Predmet.ProtustrankaNazivFormatedOIB>
    <izvorni_sadrzaj>NUSHI j.d.o.o. za ugostiteljstvo i turizam, OIB 54344044830</izvorni_sadrzaj>
    <derivirana_varijabla naziv="DomainObject.Predmet.ProtustrankaNazivFormatedOIB_1">NUSHI j.d.o.o. za ugostiteljstvo i turizam, OIB 54344044830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NUSHI j.d.o.o. za ugostiteljstvo i turizam zastupanog po punomoćniku Pren Nuši</item>
    </izvorni_sadrzaj>
    <derivirana_varijabla naziv="DomainObject.Predmet.ProtuStrankaListFormated_1">
      <item>NUSHI j.d.o.o. za ugostiteljstvo i turizam zastupanog po punomoćniku Pren Nuši</item>
    </derivirana_varijabla>
  </DomainObject.Predmet.ProtuStrankaListFormated>
  <DomainObject.Predmet.ProtuStrankaListFormatedOIB>
    <izvorni_sadrzaj>
      <item>NUSHI j.d.o.o. za ugostiteljstvo i turizam, OIB 54344044830 zastupanog po punomoćniku Pren Nuši</item>
    </izvorni_sadrzaj>
    <derivirana_varijabla naziv="DomainObject.Predmet.ProtuStrankaListFormatedOIB_1">
      <item>NUSHI j.d.o.o. za ugostiteljstvo i turizam, OIB 54344044830 zastupanog po punomoćniku Pren Nuši</item>
    </derivirana_varijabla>
  </DomainObject.Predmet.ProtuStrankaListFormatedOIB>
  <DomainObject.Predmet.ProtuStrankaListFormatedWithAdress>
    <izvorni_sadrzaj>
      <item>NUSHI j.d.o.o. za ugostiteljstvo i turizam, Šaškovečka 4, 10370 Dugo Selo zastupanog po punomoćniku Pren Nuši</item>
    </izvorni_sadrzaj>
    <derivirana_varijabla naziv="DomainObject.Predmet.ProtuStrankaListFormatedWithAdress_1">
      <item>NUSHI j.d.o.o. za ugostiteljstvo i turizam, Šaškovečka 4, 10370 Dugo Selo zastupanog po punomoćniku Pren Nuši</item>
    </derivirana_varijabla>
  </DomainObject.Predmet.ProtuStrankaListFormatedWithAdress>
  <DomainObject.Predmet.ProtuStrankaListFormatedWithAdressOIB>
    <izvorni_sadrzaj>
      <item>NUSHI j.d.o.o. za ugostiteljstvo i turizam, OIB 54344044830, Šaškovečka 4, 10370 Dugo Selo zastupanog po punomoćniku Pren Nuši</item>
    </izvorni_sadrzaj>
    <derivirana_varijabla naziv="DomainObject.Predmet.ProtuStrankaListFormatedWithAdressOIB_1">
      <item>NUSHI j.d.o.o. za ugostiteljstvo i turizam, OIB 54344044830, Šaškovečka 4, 10370 Dugo Selo zastupanog po punomoćniku Pren Nuši</item>
    </derivirana_varijabla>
  </DomainObject.Predmet.ProtuStrankaListFormatedWithAdressOIB>
  <DomainObject.Predmet.ProtuStrankaListNazivFormated>
    <izvorni_sadrzaj>
      <item>NUSHI j.d.o.o. za ugostiteljstvo i turizam</item>
    </izvorni_sadrzaj>
    <derivirana_varijabla naziv="DomainObject.Predmet.ProtuStrankaListNazivFormated_1">
      <item>NUSHI j.d.o.o. za ugostiteljstvo i turizam</item>
    </derivirana_varijabla>
  </DomainObject.Predmet.ProtuStrankaListNazivFormated>
  <DomainObject.Predmet.ProtuStrankaListNazivFormatedOIB>
    <izvorni_sadrzaj>
      <item>NUSHI j.d.o.o. za ugostiteljstvo i turizam, OIB 54344044830</item>
    </izvorni_sadrzaj>
    <derivirana_varijabla naziv="DomainObject.Predmet.ProtuStrankaListNazivFormatedOIB_1">
      <item>NUSHI j.d.o.o. za ugostiteljstvo i turizam, OIB 54344044830</item>
    </derivirana_varijabla>
  </DomainObject.Predmet.ProtuStrankaListNazivFormatedOIB>
  <DomainObject.Predmet.OstaliListFormated>
    <izvorni_sadrzaj>
      <item>Pren Nuši punomoćnik sudionika u postupku NUSHI j.d.o.o. za ugostiteljstvo i turizam</item>
    </izvorni_sadrzaj>
    <derivirana_varijabla naziv="DomainObject.Predmet.OstaliListFormated_1">
      <item>Pren Nuši punomoćnik sudionika u postupku NUSHI j.d.o.o. za ugostiteljstvo i turizam</item>
    </derivirana_varijabla>
  </DomainObject.Predmet.OstaliListFormated>
  <DomainObject.Predmet.OstaliListFormatedOIB>
    <izvorni_sadrzaj>
      <item>Pren Nuši, OIB 29059241080 punomoćnik sudionika u postupku NUSHI j.d.o.o. za ugostiteljstvo i turizam</item>
    </izvorni_sadrzaj>
    <derivirana_varijabla naziv="DomainObject.Predmet.OstaliListFormatedOIB_1">
      <item>Pren Nuši, OIB 29059241080 punomoćnik sudionika u postupku NUSHI j.d.o.o. za ugostiteljstvo i turizam</item>
    </derivirana_varijabla>
  </DomainObject.Predmet.OstaliListFormatedOIB>
  <DomainObject.Predmet.OstaliListFormatedWithAdress>
    <izvorni_sadrzaj>
      <item>Pren Nuši, Lukobran 7, 51500 Krk punomoćnik sudionika u postupku NUSHI j.d.o.o. za ugostiteljstvo i turizam</item>
    </izvorni_sadrzaj>
    <derivirana_varijabla naziv="DomainObject.Predmet.OstaliListFormatedWithAdress_1">
      <item>Pren Nuši, Lukobran 7, 51500 Krk punomoćnik sudionika u postupku NUSHI j.d.o.o. za ugostiteljstvo i turizam</item>
    </derivirana_varijabla>
  </DomainObject.Predmet.OstaliListFormatedWithAdress>
  <DomainObject.Predmet.OstaliListFormatedWithAdressOIB>
    <izvorni_sadrzaj>
      <item>Pren Nuši, OIB 29059241080, Lukobran 7, 51500 Krk punomoćnik sudionika u postupku NUSHI j.d.o.o. za ugostiteljstvo i turizam</item>
    </izvorni_sadrzaj>
    <derivirana_varijabla naziv="DomainObject.Predmet.OstaliListFormatedWithAdressOIB_1">
      <item>Pren Nuši, OIB 29059241080, Lukobran 7, 51500 Krk punomoćnik sudionika u postupku NUSHI j.d.o.o. za ugostiteljstvo i turizam</item>
    </derivirana_varijabla>
  </DomainObject.Predmet.OstaliListFormatedWithAdressOIB>
  <DomainObject.Predmet.OstaliListNazivFormated>
    <izvorni_sadrzaj>
      <item>Pren Nuši</item>
    </izvorni_sadrzaj>
    <derivirana_varijabla naziv="DomainObject.Predmet.OstaliListNazivFormated_1">
      <item>Pren Nuši</item>
    </derivirana_varijabla>
  </DomainObject.Predmet.OstaliListNazivFormated>
  <DomainObject.Predmet.OstaliListNazivFormatedOIB>
    <izvorni_sadrzaj>
      <item>Pren Nuši, OIB 29059241080</item>
    </izvorni_sadrzaj>
    <derivirana_varijabla naziv="DomainObject.Predmet.OstaliListNazivFormatedOIB_1">
      <item>Pren Nuši, OIB 29059241080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NUSHI j.d.o.o. za ugostiteljstvo i turizam</izvorni_sadrzaj>
    <derivirana_varijabla naziv="DomainObject.Predmet.ProtustrankaIDrugi_1">NUSHI j.d.o.o. za ugostiteljstvo 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NUSHI j.d.o.o. za ugostiteljstvo i turizam, OIB 54344044830, Šaškovečka 4, 10370 Dugo Selo</izvorni_sadrzaj>
    <derivirana_varijabla naziv="DomainObject.Predmet.ProtustrankaIDrugiAdressOIB_1">NUSHI j.d.o.o. za ugostiteljstvo i turizam, OIB 54344044830, Šaškovečka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NUSHI j.d.o.o. za ugostiteljstvo i turizam</item>
      <item>Pren Nuši</item>
    </izvorni_sadrzaj>
    <derivirana_varijabla naziv="DomainObject.Predmet.SudioniciListNaziv_1">
      <item>FINA Regionalni centar Zagreb</item>
      <item>NUSHI j.d.o.o. za ugostiteljstvo i turizam</item>
      <item>Pren Nuši</item>
    </derivirana_varijabla>
  </DomainObject.Predmet.SudioniciListNaziv>
  <DomainObject.Predmet.SudioniciListAdressOIB>
    <izvorni_sadrzaj>
      <item>FINA Regionalni centar Zagreb, OIB 85821130368, Trg svibanjskih žrtava 1995. 1,10000 Zagreb</item>
      <item>NUSHI j.d.o.o. za ugostiteljstvo i turizam, OIB 54344044830, Šaškovečka 4,10370 Dugo Selo</item>
      <item>Pren Nuši, OIB 29059241080, Lukobran 7,51500 Krk</item>
    </izvorni_sadrzaj>
    <derivirana_varijabla naziv="DomainObject.Predmet.SudioniciListAdressOIB_1">
      <item>FINA Regionalni centar Zagreb, OIB 85821130368, Trg svibanjskih žrtava 1995. 1,10000 Zagreb</item>
      <item>NUSHI j.d.o.o. za ugostiteljstvo i turizam, OIB 54344044830, Šaškovečka 4,10370 Dugo Selo</item>
      <item>Pren Nuši, OIB 29059241080, Lukobran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54344044830</item>
      <item>, OIB 29059241080</item>
    </izvorni_sadrzaj>
    <derivirana_varijabla naziv="DomainObject.Predmet.SudioniciListNazivOIB_1">
      <item>, OIB 85821130368</item>
      <item>, OIB 54344044830</item>
      <item>, OIB 29059241080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A732C-89AF-4C21-94C5-50230BB486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843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2019-09-03T08:26:00Z</cp:lastPrinted>
  <dcterms:modified xmlns:xsi="http://www.w3.org/2001/XMLSchema-instance" xsi:type="dcterms:W3CDTF">2019-09-03T08:26:00Z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