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4B71E" w14:paraId="13D3A9CF" w:rsidRDefault="00BA700A" w:rsidP="00BA700A" w:rsidR="00BA700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A26295D" w:rsidRDefault="00BA700A" w:rsidP="00BA700A" w:rsidR="00BA700A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50DB358" w:rsidRDefault="00BA700A" w:rsidP="00BA700A" w:rsidR="00BA700A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9A619A6" w:rsidRDefault="00BA700A" w:rsidP="00BA700A" w:rsidR="00BA700A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St-1946/2017</w:t>
      </w:r>
    </w:p>
    <w:p w14:textId="77777777" w14:paraId="5432D79C" w:rsidRDefault="00BA700A" w:rsidP="00BA700A" w:rsidR="00BA700A">
      <w:pPr>
        <w:rPr>
          <w:sz w:val="22"/>
          <w:szCs w:val="22"/>
        </w:rPr>
      </w:pPr>
    </w:p>
    <w:p w14:textId="77777777" w14:paraId="3D866180" w:rsidRDefault="00BA700A" w:rsidP="00BA700A" w:rsidR="00BA700A">
      <w:pPr>
        <w:rPr>
          <w:sz w:val="22"/>
          <w:szCs w:val="22"/>
        </w:rPr>
      </w:pPr>
    </w:p>
    <w:p w14:textId="77777777" w14:paraId="67573F91" w:rsidRDefault="00BA700A" w:rsidP="00BA700A" w:rsidR="00BA70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WERBEN PROJEKTI j.d.o.o. za proizvodnju, trgovinu i usluge, Bedekovčina, Aleja Dragutina Domjanića 2, OIB: 71063085043, dana 27. rujna 2017.g.          </w:t>
      </w:r>
    </w:p>
    <w:p w14:textId="77777777" w14:paraId="192E963D" w:rsidRDefault="00BA700A" w:rsidP="00BA700A" w:rsidR="00BA700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2B465F9A" w:rsidRDefault="00BA700A" w:rsidP="00BA700A" w:rsidR="00BA700A">
      <w:pPr>
        <w:jc w:val="both"/>
        <w:rPr>
          <w:sz w:val="22"/>
          <w:szCs w:val="22"/>
        </w:rPr>
      </w:pPr>
    </w:p>
    <w:p w14:textId="77777777" w14:paraId="45CE6EB0" w:rsidRDefault="00BA700A" w:rsidP="00BA700A" w:rsidR="00BA700A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B792451" w:rsidRDefault="00BA700A" w:rsidP="00BA700A" w:rsidR="00BA700A">
      <w:pPr>
        <w:jc w:val="center"/>
        <w:rPr>
          <w:sz w:val="22"/>
          <w:szCs w:val="22"/>
        </w:rPr>
      </w:pPr>
    </w:p>
    <w:p w14:textId="77777777" w14:paraId="1172EAC1" w:rsidRDefault="00BA700A" w:rsidP="00BA700A" w:rsidR="00BA700A">
      <w:pPr>
        <w:rPr>
          <w:b/>
          <w:sz w:val="22"/>
          <w:szCs w:val="22"/>
        </w:rPr>
      </w:pPr>
    </w:p>
    <w:p w14:textId="77777777" w14:paraId="00A4B1DA" w:rsidRDefault="00BA700A" w:rsidP="00BA700A" w:rsidR="00BA70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WERBEN PROJEKTI j.d.o.o. za proizvodnju, trgovinu i usluge, Bedekovčina, Aleja Dragutina Domjanića 2, OIB: 71063085043.</w:t>
      </w:r>
    </w:p>
    <w:p w14:textId="77777777" w14:paraId="4947B377" w:rsidRDefault="00BA700A" w:rsidP="00BA700A" w:rsidR="00BA70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11.090,42 kn. </w:t>
      </w:r>
    </w:p>
    <w:p w14:textId="77777777" w14:paraId="5EBCA9B5" w:rsidRDefault="00BA700A" w:rsidP="00BA700A" w:rsidR="00BA70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6C76304" w:rsidRDefault="00BA700A" w:rsidP="00BA700A" w:rsidR="00BA70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A2E5743" w:rsidRDefault="00BA700A" w:rsidP="00BA700A" w:rsidR="00BA700A">
      <w:pPr>
        <w:ind w:firstLine="708"/>
        <w:jc w:val="both"/>
        <w:rPr>
          <w:sz w:val="22"/>
          <w:szCs w:val="22"/>
        </w:rPr>
      </w:pPr>
    </w:p>
    <w:p w14:textId="77777777" w14:paraId="4ED671C4" w:rsidRDefault="00BA700A" w:rsidP="00BA700A" w:rsidR="00BA700A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3D75089" w:rsidRDefault="00BA700A" w:rsidP="00BA700A" w:rsidR="00BA70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6395390" w:rsidRDefault="00BA700A" w:rsidP="00BA700A" w:rsidR="00BA70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0479335" w:rsidRDefault="00BA700A" w:rsidP="00BA700A" w:rsidR="00BA700A">
      <w:pPr>
        <w:jc w:val="both"/>
        <w:rPr>
          <w:sz w:val="22"/>
          <w:szCs w:val="22"/>
        </w:rPr>
      </w:pPr>
    </w:p>
    <w:p w14:textId="77777777" w14:paraId="74E70E33" w:rsidRDefault="00BA700A" w:rsidP="00BA700A" w:rsidR="00BA700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5F18B256" w:rsidRDefault="00BA700A" w:rsidP="00BA700A" w:rsidR="00BA700A">
      <w:pPr>
        <w:jc w:val="center"/>
        <w:rPr>
          <w:sz w:val="22"/>
          <w:szCs w:val="22"/>
        </w:rPr>
      </w:pPr>
    </w:p>
    <w:p w14:textId="77777777" w14:paraId="517E782A" w:rsidRDefault="00BA700A" w:rsidP="00BA700A" w:rsidR="00BA700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BD4C4D0" w:rsidRDefault="00BA700A" w:rsidP="00BA700A" w:rsidR="00BA700A">
      <w:pPr>
        <w:ind w:firstLine="708" w:left="5664"/>
        <w:jc w:val="both"/>
        <w:rPr>
          <w:sz w:val="22"/>
          <w:szCs w:val="22"/>
        </w:rPr>
      </w:pPr>
    </w:p>
    <w:p w14:textId="77777777" w14:paraId="2C8F4C6F" w:rsidRDefault="00BA700A" w:rsidP="00BA700A" w:rsidR="00BA700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0741552" w:rsidRDefault="00BA700A" w:rsidP="00BA700A" w:rsidR="00BA700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506299D8" w:rsidRDefault="00BA700A" w:rsidP="00BA700A" w:rsidR="00BA700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1B4D001" w:rsidRDefault="00BA700A" w:rsidP="00BA700A" w:rsidR="00BA700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409C9CB7" w:rsidRDefault="00BA700A" w:rsidP="00BA700A" w:rsidR="00BA700A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334F6F7" w:rsidRDefault="00BA700A" w:rsidP="00BA700A" w:rsidR="00BA700A">
      <w:pPr>
        <w:jc w:val="center"/>
        <w:rPr>
          <w:sz w:val="22"/>
          <w:szCs w:val="22"/>
        </w:rPr>
      </w:pPr>
    </w:p>
    <w:p w14:textId="0497982D" w14:paraId="0497982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00A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A7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A700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BA700A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0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700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A7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BA700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BA700A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70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700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460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1946</izvorni_sadrzaj>
    <derivirana_varijabla naziv="DomainObject.Predmet.Broj_1">1946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St-1946/2017</izvorni_sadrzaj>
    <derivirana_varijabla naziv="DomainObject.Predmet.OznakaBroj_1">St-1946/2017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WERBEN PROJEKTI j.d.o.o. za proizvodnju, trgovinu i usluge</izvorni_sadrzaj>
    <derivirana_varijabla naziv="DomainObject.Predmet.ProtustrankaFormated_1">  WERBEN PROJEKTI j.d.o.o. za proizvodnju, trgovinu i usluge</derivirana_varijabla>
  </DomainObject.Predmet.ProtustrankaFormated>
  <DomainObject.Predmet.ProtustrankaFormatedOIB>
    <izvorni_sadrzaj>  WERBEN PROJEKTI j.d.o.o. za proizvodnju, trgovinu i usluge, OIB 71063085043</izvorni_sadrzaj>
    <derivirana_varijabla naziv="DomainObject.Predmet.ProtustrankaFormatedOIB_1">  WERBEN PROJEKTI j.d.o.o. za proizvodnju, trgovinu i usluge, OIB 71063085043</derivirana_varijabla>
  </DomainObject.Predmet.ProtustrankaFormatedOIB>
  <DomainObject.Predmet.ProtustrankaFormatedWithAdress>
    <izvorni_sadrzaj> WERBEN PROJEKTI j.d.o.o. za proizvodnju, trgovinu i usluge, Aleja Dragutina Domjanića 2 , 49221 Bedekovčina</izvorni_sadrzaj>
    <derivirana_varijabla naziv="DomainObject.Predmet.ProtustrankaFormatedWithAdress_1"> WERBEN PROJEKTI j.d.o.o. za proizvodnju, trgovinu i usluge, Aleja Dragutina Domjanića 2 , 49221 Bedekovčina</derivirana_varijabla>
  </DomainObject.Predmet.ProtustrankaFormatedWithAdress>
  <DomainObject.Predmet.ProtustrankaFormatedWithAdressOIB>
    <izvorni_sadrzaj> WERBEN PROJEKTI j.d.o.o. za proizvodnju, trgovinu i usluge, OIB 71063085043, Aleja Dragutina Domjanića 2 , 49221 Bedekovčina</izvorni_sadrzaj>
    <derivirana_varijabla naziv="DomainObject.Predmet.ProtustrankaFormatedWithAdressOIB_1"> WERBEN PROJEKTI j.d.o.o. za proizvodnju, trgovinu i usluge, OIB 71063085043, Aleja Dragutina Domjanića 2 , 49221 Bedekovčina</derivirana_varijabla>
  </DomainObject.Predmet.ProtustrankaFormatedWithAdressOIB>
  <DomainObject.Predmet.ProtustrankaWithAdress>
    <izvorni_sadrzaj>WERBEN PROJEKTI j.d.o.o. za proizvodnju, trgovinu i usluge Aleja Dragutina Domjanića 2 , 49221 Bedekovčina</izvorni_sadrzaj>
    <derivirana_varijabla naziv="DomainObject.Predmet.ProtustrankaWithAdress_1">WERBEN PROJEKTI j.d.o.o. za proizvodnju, trgovinu i usluge Aleja Dragutina Domjanića 2 , 49221 Bedekovčina</derivirana_varijabla>
  </DomainObject.Predmet.ProtustrankaWithAdress>
  <DomainObject.Predmet.ProtustrankaWithAdressOIB>
    <izvorni_sadrzaj>WERBEN PROJEKTI j.d.o.o. za proizvodnju, trgovinu i usluge, OIB 71063085043, Aleja Dragutina Domjanića 2 , 49221 Bedekovčina</izvorni_sadrzaj>
    <derivirana_varijabla naziv="DomainObject.Predmet.ProtustrankaWithAdressOIB_1">WERBEN PROJEKTI j.d.o.o. za proizvodnju, trgovinu i usluge, OIB 71063085043, Aleja Dragutina Domjanića 2 , 49221 Bedekovčina</derivirana_varijabla>
  </DomainObject.Predmet.ProtustrankaWithAdressOIB>
  <DomainObject.Predmet.ProtustrankaNazivFormated>
    <izvorni_sadrzaj>WERBEN PROJEKTI j.d.o.o. za proizvodnju, trgovinu i usluge</izvorni_sadrzaj>
    <derivirana_varijabla naziv="DomainObject.Predmet.ProtustrankaNazivFormated_1">WERBEN PROJEKTI j.d.o.o. za proizvodnju, trgovinu i usluge</derivirana_varijabla>
  </DomainObject.Predmet.ProtustrankaNazivFormated>
  <DomainObject.Predmet.ProtustrankaNazivFormatedOIB>
    <izvorni_sadrzaj>WERBEN PROJEKTI j.d.o.o. za proizvodnju, trgovinu i usluge, OIB 71063085043</izvorni_sadrzaj>
    <derivirana_varijabla naziv="DomainObject.Predmet.ProtustrankaNazivFormatedOIB_1">WERBEN PROJEKTI j.d.o.o. za proizvodnju, trgovinu i usluge, OIB 71063085043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WERBEN PROJEKTI j.d.o.o. za proizvodnju, trgovinu i usluge</item>
    </izvorni_sadrzaj>
    <derivirana_varijabla naziv="DomainObject.Predmet.ProtuStrankaListFormated_1">
      <item>WERBEN PROJEKTI j.d.o.o. za proizvodnju, trgovinu i usluge</item>
    </derivirana_varijabla>
  </DomainObject.Predmet.ProtuStrankaListFormated>
  <DomainObject.Predmet.ProtuStrankaListFormatedOIB>
    <izvorni_sadrzaj>
      <item>WERBEN PROJEKTI j.d.o.o. za proizvodnju, trgovinu i usluge, OIB 71063085043</item>
    </izvorni_sadrzaj>
    <derivirana_varijabla naziv="DomainObject.Predmet.ProtuStrankaListFormatedOIB_1">
      <item>WERBEN PROJEKTI j.d.o.o. za proizvodnju, trgovinu i usluge, OIB 71063085043</item>
    </derivirana_varijabla>
  </DomainObject.Predmet.ProtuStrankaListFormatedOIB>
  <DomainObject.Predmet.ProtuStrankaListFormatedWithAdress>
    <izvorni_sadrzaj>
      <item>WERBEN PROJEKTI j.d.o.o. za proizvodnju, trgovinu i usluge, Aleja Dragutina Domjanića 2 , 49221 Bedekovčina</item>
    </izvorni_sadrzaj>
    <derivirana_varijabla naziv="DomainObject.Predmet.ProtuStrankaListFormatedWithAdress_1">
      <item>WERBEN PROJEKTI j.d.o.o. za proizvodnju, trgovinu i usluge, Aleja Dragutina Domjanića 2 , 49221 Bedekovčina</item>
    </derivirana_varijabla>
  </DomainObject.Predmet.ProtuStrankaListFormatedWithAdress>
  <DomainObject.Predmet.ProtuStrankaListFormatedWithAdressOIB>
    <izvorni_sadrzaj>
      <item>WERBEN PROJEKTI j.d.o.o. za proizvodnju, trgovinu i usluge, OIB 71063085043, Aleja Dragutina Domjanića 2 , 49221 Bedekovčina</item>
    </izvorni_sadrzaj>
    <derivirana_varijabla naziv="DomainObject.Predmet.ProtuStrankaListFormatedWithAdressOIB_1">
      <item>WERBEN PROJEKTI j.d.o.o. za proizvodnju, trgovinu i usluge, OIB 71063085043, Aleja Dragutina Domjanića 2 , 49221 Bedekovčina</item>
    </derivirana_varijabla>
  </DomainObject.Predmet.ProtuStrankaListFormatedWithAdressOIB>
  <DomainObject.Predmet.ProtuStrankaListNazivFormated>
    <izvorni_sadrzaj>
      <item>WERBEN PROJEKTI j.d.o.o. za proizvodnju, trgovinu i usluge</item>
    </izvorni_sadrzaj>
    <derivirana_varijabla naziv="DomainObject.Predmet.ProtuStrankaListNazivFormated_1">
      <item>WERBEN PROJEKTI j.d.o.o. za proizvodnju, trgovinu i usluge</item>
    </derivirana_varijabla>
  </DomainObject.Predmet.ProtuStrankaListNazivFormated>
  <DomainObject.Predmet.ProtuStrankaListNazivFormatedOIB>
    <izvorni_sadrzaj>
      <item>WERBEN PROJEKTI j.d.o.o. za proizvodnju, trgovinu i usluge, OIB 71063085043</item>
    </izvorni_sadrzaj>
    <derivirana_varijabla naziv="DomainObject.Predmet.ProtuStrankaListNazivFormatedOIB_1">
      <item>WERBEN PROJEKTI j.d.o.o. za proizvodnju, trgovinu i usluge, OIB 71063085043</item>
    </derivirana_varijabla>
  </DomainObject.Predmet.ProtuStrankaListNazivFormatedOIB>
  <DomainObject.Predmet.OstaliListFormated>
    <izvorni_sadrzaj>
      <item>Marko Piljek</item>
      <item>HRVATSKI ZAVOD ZA MIROVINSKO OSIGURANJE</item>
    </izvorni_sadrzaj>
    <derivirana_varijabla naziv="DomainObject.Predmet.OstaliListFormated_1">
      <item>Marko Piljek</item>
      <item>HRVATSKI ZAVOD ZA MIROVINSKO OSIGURANJE</item>
    </derivirana_varijabla>
  </DomainObject.Predmet.OstaliListFormated>
  <DomainObject.Predmet.OstaliListFormatedOIB>
    <izvorni_sadrzaj>
      <item>Marko Piljek, OIB 10503880805</item>
      <item>HRVATSKI ZAVOD ZA MIROVINSKO OSIGURANJE, OIB 84397956623</item>
    </izvorni_sadrzaj>
    <derivirana_varijabla naziv="DomainObject.Predmet.OstaliListFormatedOIB_1">
      <item>Marko Piljek, OIB 10503880805</item>
      <item>HRVATSKI ZAVOD ZA MIROVINSKO OSIGURANJE, OIB 84397956623</item>
    </derivirana_varijabla>
  </DomainObject.Predmet.OstaliListFormatedOIB>
  <DomainObject.Predmet.OstaliListFormatedWithAdress>
    <izvorni_sadrzaj>
      <item>Marko Piljek, Aleja Dragutina Domjanića 2, 49221 Bedekovčina</item>
      <item>HRVATSKI ZAVOD ZA MIROVINSKO OSIGURANJE, Trpimirova 4, 10000 Zagreb</item>
    </izvorni_sadrzaj>
    <derivirana_varijabla naziv="DomainObject.Predmet.OstaliListFormatedWithAdress_1">
      <item>Marko Piljek, Aleja Dragutina Domjanića 2, 49221 Bedekovčina</item>
      <item>HRVATSKI ZAVOD ZA MIROVINSKO OSIGURANJE, Trpimirova 4, 10000 Zagreb</item>
    </derivirana_varijabla>
  </DomainObject.Predmet.OstaliListFormatedWithAdress>
  <DomainObject.Predmet.OstaliListFormatedWithAdressOIB>
    <izvorni_sadrzaj>
      <item>Marko Piljek, OIB 10503880805, Aleja Dragutina Domjanića 2, 49221 Bedekovčina</item>
      <item>HRVATSKI ZAVOD ZA MIROVINSKO OSIGURANJE, OIB 84397956623, Trpimirova 4, 10000 Zagreb</item>
    </izvorni_sadrzaj>
    <derivirana_varijabla naziv="DomainObject.Predmet.OstaliListFormatedWithAdressOIB_1">
      <item>Marko Piljek, OIB 10503880805, Aleja Dragutina Domjanića 2, 49221 Bedekovčina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Marko Piljek</item>
      <item>HRVATSKI ZAVOD ZA MIROVINSKO OSIGURANJE</item>
    </izvorni_sadrzaj>
    <derivirana_varijabla naziv="DomainObject.Predmet.OstaliListNazivFormated_1">
      <item>Marko Piljek</item>
      <item>HRVATSKI ZAVOD ZA MIROVINSKO OSIGURANJE</item>
    </derivirana_varijabla>
  </DomainObject.Predmet.OstaliListNazivFormated>
  <DomainObject.Predmet.OstaliListNazivFormatedOIB>
    <izvorni_sadrzaj>
      <item>Marko Piljek, OIB 10503880805</item>
      <item>HRVATSKI ZAVOD ZA MIROVINSKO OSIGURANJE, OIB 84397956623</item>
    </izvorni_sadrzaj>
    <derivirana_varijabla naziv="DomainObject.Predmet.OstaliListNazivFormatedOIB_1">
      <item>Marko Piljek, OIB 10503880805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WERBEN PROJEKTI j.d.o.o. za proizvodnju, trgovinu i usluge</izvorni_sadrzaj>
    <derivirana_varijabla naziv="DomainObject.Predmet.ProtustrankaIDrugi_1">WERBEN PROJEKTI j.d.o.o.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WERBEN PROJEKTI j.d.o.o. za proizvodnju, trgovinu i usluge, OIB 71063085043, Aleja Dragutina Domjanića 2 , 49221 Bedekovčina</izvorni_sadrzaj>
    <derivirana_varijabla naziv="DomainObject.Predmet.ProtustrankaIDrugiAdressOIB_1">WERBEN PROJEKTI j.d.o.o. za proizvodnju, trgovinu i usluge, OIB 71063085043, Aleja Dragutina Domjanića 2 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WERBEN PROJEKTI j.d.o.o. za proizvodnju, trgovinu i usluge</item>
      <item>Marko Piljek</item>
      <item>HRVATSKI ZAVOD ZA MIROVINSKO OSIGURANJE</item>
    </izvorni_sadrzaj>
    <derivirana_varijabla naziv="DomainObject.Predmet.SudioniciListNaziv_1">
      <item>FINA Regionalni centar Zagreb</item>
      <item>WERBEN PROJEKTI j.d.o.o. za proizvodnju, trgovinu i usluge</item>
      <item>Marko Piljek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WERBEN PROJEKTI j.d.o.o. za proizvodnju, trgovinu i usluge, OIB 71063085043, Aleja Dragutina Domjanića 2 ,49221 Bedekovčina</item>
      <item>Marko Piljek, OIB 10503880805, Aleja Dragutina Domjanića 2,49221 Bedekovčina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WERBEN PROJEKTI j.d.o.o. za proizvodnju, trgovinu i usluge, OIB 71063085043, Aleja Dragutina Domjanića 2 ,49221 Bedekovčina</item>
      <item>Marko Piljek, OIB 10503880805, Aleja Dragutina Domjanića 2,49221 Bedekovčina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71063085043</item>
      <item>, OIB 10503880805</item>
      <item>, OIB 84397956623</item>
    </izvorni_sadrzaj>
    <derivirana_varijabla naziv="DomainObject.Predmet.SudioniciListNazivOIB_1">
      <item>, OIB 85821130368</item>
      <item>, OIB 71063085043</item>
      <item>, OIB 10503880805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277</properties:Words>
  <properties:Characters>1544</properties:Characters>
  <properties:Lines>45</properties:Lines>
  <properties:Paragraphs>17</properties:Paragraphs>
  <properties:TotalTime>2</properties:TotalTime>
  <properties:ScaleCrop>false</properties:ScaleCrop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