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902" w14:paraId="ba59902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563486">
        <w:t>BIRIKINA PUTOVANJA j.d.o.o. Rovinj, Istarska 2, OIB: 87920466036</w:t>
      </w:r>
      <w:r w:rsidR="00085DD9" w:rsidRPr="007F1E91">
        <w:t>, OIB: 86718882084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563486">
        <w:t>BIRIKINA PUTOVANJA j.d.o.o. Rovinj, Istarska 2, OIB: 87920466036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 w:rsidRPr="009215BF">
      <w:pPr>
        <w:ind w:firstLine="720"/>
        <w:jc w:val="both"/>
      </w:pPr>
      <w:r w:rsidRPr="009215BF">
        <w:t xml:space="preserve">II. Za stečajnog upravitelja imenuje se </w:t>
      </w:r>
      <w:r w:rsidR="00563486" w:rsidRPr="00BF4BFC">
        <w:t>Dubravka Stašić, Rijeka, Vatroslav</w:t>
      </w:r>
      <w:r w:rsidR="00563486">
        <w:t>a Lisinskog 2, OIB: 23303100671</w:t>
      </w:r>
      <w:r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563486">
        <w:t>BIRIKINA PUTOVANJA j.d.o.o. Rovinj, Istarska 2, OIB: 87920466036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563486">
        <w:t>1014</w:t>
      </w:r>
      <w:r w:rsidR="003C6907" w:rsidRPr="007F1E91">
        <w:t>/1</w:t>
      </w:r>
      <w:r w:rsidR="00563486">
        <w:t xml:space="preserve">6-5 </w:t>
      </w:r>
      <w:r w:rsidR="003C6907" w:rsidRPr="007F1E91">
        <w:t xml:space="preserve">od </w:t>
      </w:r>
      <w:r w:rsidR="00563486">
        <w:t>29. rujna 2016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563486">
        <w:t>29. rujn</w:t>
      </w:r>
      <w:r w:rsidR="0058255E" w:rsidRPr="007F1E91">
        <w:t>a 201</w:t>
      </w:r>
      <w:r w:rsidR="00563486">
        <w:t>6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563486">
        <w:t>1014</w:t>
      </w:r>
      <w:r w:rsidR="00CD42C9" w:rsidRPr="007F1E91">
        <w:t>/1</w:t>
      </w:r>
      <w:r w:rsidR="00563486">
        <w:t>6</w:t>
      </w:r>
      <w:r w:rsidR="00CD42C9" w:rsidRPr="007F1E91">
        <w:t>-</w:t>
      </w:r>
      <w:r w:rsidR="00563486">
        <w:t>20</w:t>
      </w:r>
      <w:r w:rsidR="00CD42C9" w:rsidRPr="007F1E91">
        <w:t xml:space="preserve"> od </w:t>
      </w:r>
      <w:r w:rsidR="00563486">
        <w:t>14.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563486">
        <w:t>14.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63486">
        <w:t>23.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563486">
        <w:t>9.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563486">
        <w:t>11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EC0D58" w:rsidP="005D6592" w:rsidR="005D6592" w:rsidRPr="007F1E91">
      <w:pPr>
        <w:ind w:firstLine="720" w:left="5652"/>
        <w:jc w:val="both"/>
      </w:pPr>
      <w:r w:rsidRPr="007F1E91">
        <w:t xml:space="preserve">  Damir Rabar</w:t>
      </w:r>
      <w:r w:rsidR="00186633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563486">
        <w:t>BIRIKINA PUTOVANJA j.d.o.o. Rovinj, Istarska 2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563486" w:rsidP="007F1E91" w:rsidR="007F1E91" w:rsidRPr="007F1E91">
      <w:pPr>
        <w:ind w:firstLine="720"/>
        <w:jc w:val="both"/>
      </w:pPr>
      <w:r>
        <w:t>- stečajnoj upraviteljici</w:t>
      </w:r>
      <w:r w:rsidR="007F1E91" w:rsidRPr="007F1E91">
        <w:t xml:space="preserve"> </w:t>
      </w:r>
      <w:r w:rsidRPr="00BF4BFC">
        <w:t>Dubravk</w:t>
      </w:r>
      <w:r>
        <w:t>i</w:t>
      </w:r>
      <w:r w:rsidRPr="00BF4BFC">
        <w:t xml:space="preserve"> Stašić, Rijeka, Vatroslav</w:t>
      </w:r>
      <w:r>
        <w:t>a Lisinskog 2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486" w:rsidR="00563486">
      <w:r>
        <w:separator/>
      </w:r>
    </w:p>
  </w:endnote>
  <w:endnote w:id="0" w:type="continuationSeparator">
    <w:p w:rsidRDefault="00563486" w:rsidR="0056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486" w:rsidR="00563486">
      <w:r>
        <w:separator/>
      </w:r>
    </w:p>
  </w:footnote>
  <w:footnote w:id="0" w:type="continuationSeparator">
    <w:p w:rsidRDefault="00563486" w:rsidR="00563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486" w:rsidR="00563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FD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63486" w:rsidP="007926B9" w:rsidR="00563486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1014/16-21</w:t>
    </w:r>
  </w:p>
  <w:p w:rsidRDefault="00563486" w:rsidP="007926B9" w:rsidR="005634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R="00563486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1014/16-21</w:t>
    </w:r>
  </w:p>
  <w:p w:rsidRDefault="00563486" w:rsidR="005634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0FD2"/>
    <w:rsid w:val="009B2C8A"/>
    <w:rsid w:val="009B4294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FD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FD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FD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FD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FD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FD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FD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FD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BIRIKINA PUTOVANJA j.d.o.o. Rovinj</izvorni_sadrzaj>
    <derivirana_varijabla naziv="DomainObject.Predmet.ProtustrankaFormated_1">  BIRIKINA PUTOVANJA j.d.o.o. Rovinj</derivirana_varijabla>
  </DomainObject.Predmet.ProtustrankaFormated>
  <DomainObject.Predmet.ProtustrankaFormatedOIB>
    <izvorni_sadrzaj>  BIRIKINA PUTOVANJA j.d.o.o. Rovinj, OIB 87920466036</izvorni_sadrzaj>
    <derivirana_varijabla naziv="DomainObject.Predmet.ProtustrankaFormatedOIB_1">  BIRIKINA PUTOVANJA j.d.o.o. Rovinj, OIB 87920466036</derivirana_varijabla>
  </DomainObject.Predmet.ProtustrankaFormatedOIB>
  <DomainObject.Predmet.ProtustrankaFormatedWithAdress>
    <izvorni_sadrzaj> BIRIKINA PUTOVANJA j.d.o.o. Rovinj, Istarska 2, 52210 Rovinj</izvorni_sadrzaj>
    <derivirana_varijabla naziv="DomainObject.Predmet.ProtustrankaFormatedWithAdress_1"> BIRIKINA PUTOVANJA j.d.o.o. Rovinj, Istarska 2, 52210 Rovinj</derivirana_varijabla>
  </DomainObject.Predmet.ProtustrankaFormatedWithAdress>
  <DomainObject.Predmet.ProtustrankaFormatedWithAdressOIB>
    <izvorni_sadrzaj> BIRIKINA PUTOVANJA j.d.o.o. Rovinj, OIB 87920466036, Istarska 2, 52210 Rovinj</izvorni_sadrzaj>
    <derivirana_varijabla naziv="DomainObject.Predmet.ProtustrankaFormatedWithAdressOIB_1"> BIRIKINA PUTOVANJA j.d.o.o. Rovinj, OIB 87920466036, Istarska 2, 52210 Rovinj</derivirana_varijabla>
  </DomainObject.Predmet.ProtustrankaFormatedWithAdressOIB>
  <DomainObject.Predmet.ProtustrankaWithAdress>
    <izvorni_sadrzaj>BIRIKINA PUTOVANJA j.d.o.o. Rovinj Istarska 2, 52210 Rovinj</izvorni_sadrzaj>
    <derivirana_varijabla naziv="DomainObject.Predmet.ProtustrankaWithAdress_1">BIRIKINA PUTOVANJA j.d.o.o. Rovinj Istarska 2, 52210 Rovinj</derivirana_varijabla>
  </DomainObject.Predmet.ProtustrankaWithAdress>
  <DomainObject.Predmet.ProtustrankaWithAdressOIB>
    <izvorni_sadrzaj>BIRIKINA PUTOVANJA j.d.o.o. Rovinj, OIB 87920466036, Istarska 2, 52210 Rovinj</izvorni_sadrzaj>
    <derivirana_varijabla naziv="DomainObject.Predmet.ProtustrankaWithAdressOIB_1">BIRIKINA PUTOVANJA j.d.o.o. Rovinj, OIB 87920466036, Istarska 2, 52210 Rovinj</derivirana_varijabla>
  </DomainObject.Predmet.ProtustrankaWithAdressOIB>
  <DomainObject.Predmet.ProtustrankaNazivFormated>
    <izvorni_sadrzaj>BIRIKINA PUTOVANJA j.d.o.o. Rovinj</izvorni_sadrzaj>
    <derivirana_varijabla naziv="DomainObject.Predmet.ProtustrankaNazivFormated_1">BIRIKINA PUTOVANJA j.d.o.o. Rovinj</derivirana_varijabla>
  </DomainObject.Predmet.ProtustrankaNazivFormated>
  <DomainObject.Predmet.ProtustrankaNazivFormatedOIB>
    <izvorni_sadrzaj>BIRIKINA PUTOVANJA j.d.o.o. Rovinj, OIB 87920466036</izvorni_sadrzaj>
    <derivirana_varijabla naziv="DomainObject.Predmet.ProtustrankaNazivFormatedOIB_1">BIRIKINA PUTOVANJA j.d.o.o. Rovinj, OIB 87920466036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370371.61</izvorni_sadrzaj>
    <derivirana_varijabla naziv="DomainObject.Predmet.TrenutnaVrijednost_1">370371.61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BIRIKINA PUTOVANJA j.d.o.o. Rovinj</item>
    </izvorni_sadrzaj>
    <derivirana_varijabla naziv="DomainObject.Predmet.ProtuStrankaListFormated_1">
      <item>BIRIKINA PUTOVANJA j.d.o.o. Rovinj</item>
    </derivirana_varijabla>
  </DomainObject.Predmet.ProtuStrankaListFormated>
  <DomainObject.Predmet.ProtuStrankaListFormatedOIB>
    <izvorni_sadrzaj>
      <item>BIRIKINA PUTOVANJA j.d.o.o. Rovinj, OIB 87920466036</item>
    </izvorni_sadrzaj>
    <derivirana_varijabla naziv="DomainObject.Predmet.ProtuStrankaListFormatedOIB_1">
      <item>BIRIKINA PUTOVANJA j.d.o.o. Rovinj, OIB 87920466036</item>
    </derivirana_varijabla>
  </DomainObject.Predmet.ProtuStrankaListFormatedOIB>
  <DomainObject.Predmet.ProtuStrankaListFormatedWithAdress>
    <izvorni_sadrzaj>
      <item>BIRIKINA PUTOVANJA j.d.o.o. Rovinj, Istarska 2, 52210 Rovinj</item>
    </izvorni_sadrzaj>
    <derivirana_varijabla naziv="DomainObject.Predmet.ProtuStrankaListFormatedWithAdress_1">
      <item>BIRIKINA PUTOVANJA j.d.o.o. Rovinj, Istarska 2, 52210 Rovinj</item>
    </derivirana_varijabla>
  </DomainObject.Predmet.ProtuStrankaListFormatedWithAdress>
  <DomainObject.Predmet.ProtuStrankaListFormatedWithAdressOIB>
    <izvorni_sadrzaj>
      <item>BIRIKINA PUTOVANJA j.d.o.o. Rovinj, OIB 87920466036, Istarska 2, 52210 Rovinj</item>
    </izvorni_sadrzaj>
    <derivirana_varijabla naziv="DomainObject.Predmet.ProtuStrankaListFormatedWithAdressOIB_1">
      <item>BIRIKINA PUTOVANJA j.d.o.o. Rovinj, OIB 87920466036, Istarska 2, 52210 Rovinj</item>
    </derivirana_varijabla>
  </DomainObject.Predmet.ProtuStrankaListFormatedWithAdressOIB>
  <DomainObject.Predmet.ProtuStrankaListNazivFormated>
    <izvorni_sadrzaj>
      <item>BIRIKINA PUTOVANJA j.d.o.o. Rovinj</item>
    </izvorni_sadrzaj>
    <derivirana_varijabla naziv="DomainObject.Predmet.ProtuStrankaListNazivFormated_1">
      <item>BIRIKINA PUTOVANJA j.d.o.o. Rovinj</item>
    </derivirana_varijabla>
  </DomainObject.Predmet.ProtuStrankaListNazivFormated>
  <DomainObject.Predmet.ProtuStrankaListNazivFormatedOIB>
    <izvorni_sadrzaj>
      <item>BIRIKINA PUTOVANJA j.d.o.o. Rovinj, OIB 87920466036</item>
    </izvorni_sadrzaj>
    <derivirana_varijabla naziv="DomainObject.Predmet.ProtuStrankaListNazivFormatedOIB_1">
      <item>BIRIKINA PUTOVANJA j.d.o.o. Rovinj, OIB 87920466036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BIRIKINA PUTOVANJA j.d.o.o. Rovinj</izvorni_sadrzaj>
    <derivirana_varijabla naziv="DomainObject.Predmet.ProtustrankaIDrugi_1">BIRIKINA PUTOVANJA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BIRIKINA PUTOVANJA j.d.o.o. Rovinj, OIB 87920466036, Istarska 2, 52210 Rovinj</izvorni_sadrzaj>
    <derivirana_varijabla naziv="DomainObject.Predmet.ProtustrankaIDrugiAdressOIB_1">BIRIKINA PUTOVANJA j.d.o.o. Rovinj, OIB 87920466036, Istarska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BIRIKINA PUTOVANJA j.d.o.o. Rovinj</item>
    </izvorni_sadrzaj>
    <derivirana_varijabla naziv="DomainObject.Predmet.SudioniciListNaziv_1">
      <item>FINANCIJSKA AGENCIJA, RC RIJEKA, PODRUŽNICA PULA, PULA</item>
      <item>BIRIKINA PUTOVANJA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BIRIKINA PUTOVANJA j.d.o.o. Rovinj, OIB 87920466036, Istarska 2,52210 Rovinj</item>
    </izvorni_sadrzaj>
    <derivirana_varijabla naziv="DomainObject.Predmet.SudioniciListAdressOIB_1">
      <item>FINANCIJSKA AGENCIJA, RC RIJEKA, PODRUŽNICA PULA, PULA, OIB 85821130368, Giardini 5,52100 Pula</item>
      <item>BIRIKINA PUTOVANJA j.d.o.o. Rovinj, OIB 87920466036, Istarska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87920466036</item>
    </izvorni_sadrzaj>
    <derivirana_varijabla naziv="DomainObject.Predmet.SudioniciListNazivOIB_1">
      <item>, OIB 85821130368</item>
      <item>, OIB 87920466036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452AF-D10A-4412-BA47-DE534C1D7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2563</properties:Characters>
  <properties:Lines>76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2017-10-11T11:27:00Z</dcterms:created>
  <dc:creator>Damir Rabar</dc:creator>
  <cp:lastModifiedBy>Lorena Paris Aničić</cp:lastModifiedBy>
  <cp:lastPrinted>2017-10-11T11:38:00Z</cp:lastPrinted>
  <dcterms:modified xmlns:xsi="http://www.w3.org/2001/XMLSchema-instance" xsi:type="dcterms:W3CDTF">2017-10-11T11:42:00Z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