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79b7" w14:paraId="8a379b7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167B91">
        <w:t>1412</w:t>
      </w:r>
      <w:r>
        <w:t>/17-</w:t>
      </w:r>
      <w:r w:rsidR="001771F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167B91">
        <w:t>GLAMUR d.o.o. za uslužne djelatnosti – VINKOVCI,  Marije Jurić Zagorke 22,  MBS: 030112920, OIB: 26020251255</w:t>
      </w:r>
      <w:r>
        <w:t xml:space="preserve">, dana </w:t>
      </w:r>
      <w:r w:rsidR="00167B91">
        <w:t>28</w:t>
      </w:r>
      <w:r>
        <w:t xml:space="preserve">. </w:t>
      </w:r>
      <w:r w:rsidR="001771F8">
        <w:t>studenoga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167B91">
        <w:t>GLAMUR d.o.o. za uslužne djelatnosti – VINKOVCI,  Marije Jurić Zagorke 22,  MBS: 030112920, OIB: 26020251255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2F741F">
        <w:t xml:space="preserve"> </w:t>
      </w:r>
      <w:r w:rsidR="006F4BD2" w:rsidRPr="00BB2CF3">
        <w:t xml:space="preserve">Sabina Lalić iz Osijeka, </w:t>
      </w:r>
      <w:proofErr w:type="spellStart"/>
      <w:r w:rsidR="006F4BD2" w:rsidRPr="00BB2CF3">
        <w:t>Gundulićeva</w:t>
      </w:r>
      <w:proofErr w:type="spellEnd"/>
      <w:r w:rsidR="006F4BD2" w:rsidRPr="00BB2CF3">
        <w:t xml:space="preserve"> 5, OIB 09145874795</w:t>
      </w:r>
      <w:r w:rsidR="006F4BD2">
        <w:t xml:space="preserve"> </w:t>
      </w:r>
      <w:r w:rsidR="002F741F" w:rsidRPr="005A50B3">
        <w:t>automatskom dodjelom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167B91">
        <w:t>GLAMUR d.o.o. za uslužne djelatnosti – VINKOVCI,  Marije Jurić Zagorke 22,  MBS: 030112920, OIB: 26020251255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167B91">
        <w:rPr>
          <w:bCs/>
        </w:rPr>
        <w:t>21</w:t>
      </w:r>
      <w:r>
        <w:rPr>
          <w:bCs/>
        </w:rPr>
        <w:t xml:space="preserve">. </w:t>
      </w:r>
      <w:r w:rsidR="001771F8">
        <w:rPr>
          <w:bCs/>
        </w:rPr>
        <w:t>rujna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167B91">
        <w:t>GLAMUR d.o.o. za uslužne djelatnosti – VINKOVCI,  Marije Jurić Zagorke 22,  MBS: 030112920, OIB: 26020251255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167B91">
        <w:t>1412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167B91">
        <w:t>02</w:t>
      </w:r>
      <w:r>
        <w:t xml:space="preserve">. </w:t>
      </w:r>
      <w:r w:rsidR="00167B91">
        <w:t>listopada</w:t>
      </w:r>
      <w:r>
        <w:t xml:space="preserve"> 2017., objavio oglas na mrežnoj stranici e-oglasna ploča sudova pod poslovnim brojem  St-</w:t>
      </w:r>
      <w:r w:rsidR="00167B91">
        <w:t>1412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167B91">
        <w:t>28</w:t>
      </w:r>
      <w:r>
        <w:t xml:space="preserve">. </w:t>
      </w:r>
      <w:r w:rsidR="001771F8">
        <w:t>studenoga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67B91">
        <w:t>15</w:t>
      </w:r>
      <w:r>
        <w:t>/</w:t>
      </w:r>
      <w:r w:rsidR="001771F8">
        <w:t>1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67B91"/>
    <w:rsid w:val="00172559"/>
    <w:rsid w:val="00173F18"/>
    <w:rsid w:val="001771F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2F741F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F4BD2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7F7C5F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10EF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E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E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St-1412/2017</izvorni_sadrzaj>
    <derivirana_varijabla naziv="DomainObject.Predmet.OznakaBroj_1">St-1412/2017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GLAMUR društvo s ograničenom odgovornošću za uslužne djelatnosti</izvorni_sadrzaj>
    <derivirana_varijabla naziv="DomainObject.Predmet.ProtustrankaFormated_1">  GLAMUR društvo s ograničenom odgovornošću za uslužne djelatnosti</derivirana_varijabla>
  </DomainObject.Predmet.ProtustrankaFormated>
  <DomainObject.Predmet.ProtustrankaFormatedOIB>
    <izvorni_sadrzaj>  GLAMUR društvo s ograničenom odgovornošću za uslužne djelatnosti, OIB 26020251255</izvorni_sadrzaj>
    <derivirana_varijabla naziv="DomainObject.Predmet.ProtustrankaFormatedOIB_1">  GLAMUR društvo s ograničenom odgovornošću za uslužne djelatnosti, OIB 26020251255</derivirana_varijabla>
  </DomainObject.Predmet.ProtustrankaFormatedOIB>
  <DomainObject.Predmet.ProtustrankaFormatedWithAdress>
    <izvorni_sadrzaj> GLAMUR društvo s ograničenom odgovornošću za uslužne djelatnosti, Marije Jurić Zagorke 22, 32100 Vinkovci</izvorni_sadrzaj>
    <derivirana_varijabla naziv="DomainObject.Predmet.ProtustrankaFormatedWithAdress_1"> GLAMUR društvo s ograničenom odgovornošću za uslužne djelatnosti, Marije Jurić Zagorke 22, 32100 Vinkovci</derivirana_varijabla>
  </DomainObject.Predmet.ProtustrankaFormatedWithAdress>
  <DomainObject.Predmet.ProtustrankaFormatedWithAdressOIB>
    <izvorni_sadrzaj> GLAMUR društvo s ograničenom odgovornošću za uslužne djelatnosti, OIB 26020251255, Marije Jurić Zagorke 22, 32100 Vinkovci</izvorni_sadrzaj>
    <derivirana_varijabla naziv="DomainObject.Predmet.ProtustrankaFormatedWithAdressOIB_1"> GLAMUR društvo s ograničenom odgovornošću za uslužne djelatnosti, OIB 26020251255, Marije Jurić Zagorke 22, 32100 Vinkovci</derivirana_varijabla>
  </DomainObject.Predmet.ProtustrankaFormatedWithAdressOIB>
  <DomainObject.Predmet.ProtustrankaWithAdress>
    <izvorni_sadrzaj>GLAMUR društvo s ograničenom odgovornošću za uslužne djelatnosti Marije Jurić Zagorke 22, 32100 Vinkovci</izvorni_sadrzaj>
    <derivirana_varijabla naziv="DomainObject.Predmet.ProtustrankaWithAdress_1">GLAMUR društvo s ograničenom odgovornošću za uslužne djelatnosti Marije Jurić Zagorke 22, 32100 Vinkovci</derivirana_varijabla>
  </DomainObject.Predmet.ProtustrankaWithAdress>
  <DomainObject.Predmet.ProtustrankaWithAdressOIB>
    <izvorni_sadrzaj>GLAMUR društvo s ograničenom odgovornošću za uslužne djelatnosti, OIB 26020251255, Marije Jurić Zagorke 22, 32100 Vinkovci</izvorni_sadrzaj>
    <derivirana_varijabla naziv="DomainObject.Predmet.ProtustrankaWithAdressOIB_1">GLAMUR društvo s ograničenom odgovornošću za uslužne djelatnosti, OIB 26020251255, Marije Jurić Zagorke 22, 32100 Vinkovci</derivirana_varijabla>
  </DomainObject.Predmet.ProtustrankaWithAdressOIB>
  <DomainObject.Predmet.ProtustrankaNazivFormated>
    <izvorni_sadrzaj>GLAMUR društvo s ograničenom odgovornošću za uslužne djelatnosti</izvorni_sadrzaj>
    <derivirana_varijabla naziv="DomainObject.Predmet.ProtustrankaNazivFormated_1">GLAMUR društvo s ograničenom odgovornošću za uslužne djelatnosti</derivirana_varijabla>
  </DomainObject.Predmet.ProtustrankaNazivFormated>
  <DomainObject.Predmet.ProtustrankaNazivFormatedOIB>
    <izvorni_sadrzaj>GLAMUR društvo s ograničenom odgovornošću za uslužne djelatnosti, OIB 26020251255</izvorni_sadrzaj>
    <derivirana_varijabla naziv="DomainObject.Predmet.ProtustrankaNazivFormatedOIB_1">GLAMUR društvo s ograničenom odgovornošću za uslužne djelatnosti, OIB 26020251255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GLAMUR društvo s ograničenom odgovornošću za uslužne djelatnosti</item>
    </izvorni_sadrzaj>
    <derivirana_varijabla naziv="DomainObject.Predmet.ProtuStrankaListFormated_1">
      <item>GLAMUR društvo s ograničenom odgovornošću za uslužne djelatnosti</item>
    </derivirana_varijabla>
  </DomainObject.Predmet.ProtuStrankaListFormated>
  <DomainObject.Predmet.ProtuStrankaListFormatedOIB>
    <izvorni_sadrzaj>
      <item>GLAMUR društvo s ograničenom odgovornošću za uslužne djelatnosti, OIB 26020251255</item>
    </izvorni_sadrzaj>
    <derivirana_varijabla naziv="DomainObject.Predmet.ProtuStrankaListFormatedOIB_1">
      <item>GLAMUR društvo s ograničenom odgovornošću za uslužne djelatnosti, OIB 26020251255</item>
    </derivirana_varijabla>
  </DomainObject.Predmet.ProtuStrankaListFormatedOIB>
  <DomainObject.Predmet.ProtuStrankaListFormatedWithAdress>
    <izvorni_sadrzaj>
      <item>GLAMUR društvo s ograničenom odgovornošću za uslužne djelatnosti, Marije Jurić Zagorke 22, 32100 Vinkovci</item>
    </izvorni_sadrzaj>
    <derivirana_varijabla naziv="DomainObject.Predmet.ProtuStrankaListFormatedWithAdress_1">
      <item>GLAMUR društvo s ograničenom odgovornošću za uslužne djelatnosti, Marije Jurić Zagorke 22, 32100 Vinkovci</item>
    </derivirana_varijabla>
  </DomainObject.Predmet.ProtuStrankaListFormatedWithAdress>
  <DomainObject.Predmet.ProtuStrankaListFormatedWithAdressOIB>
    <izvorni_sadrzaj>
      <item>GLAMUR društvo s ograničenom odgovornošću za uslužne djelatnosti, OIB 26020251255, Marije Jurić Zagorke 22, 32100 Vinkovci</item>
    </izvorni_sadrzaj>
    <derivirana_varijabla naziv="DomainObject.Predmet.ProtuStrankaListFormatedWithAdressOIB_1">
      <item>GLAMUR društvo s ograničenom odgovornošću za uslužne djelatnosti, OIB 26020251255, Marije Jurić Zagorke 22, 32100 Vinkovci</item>
    </derivirana_varijabla>
  </DomainObject.Predmet.ProtuStrankaListFormatedWithAdressOIB>
  <DomainObject.Predmet.ProtuStrankaListNazivFormated>
    <izvorni_sadrzaj>
      <item>GLAMUR društvo s ograničenom odgovornošću za uslužne djelatnosti</item>
    </izvorni_sadrzaj>
    <derivirana_varijabla naziv="DomainObject.Predmet.ProtuStrankaListNazivFormated_1">
      <item>GLAMUR društvo s ograničenom odgovornošću za uslužne djelatnosti</item>
    </derivirana_varijabla>
  </DomainObject.Predmet.ProtuStrankaListNazivFormated>
  <DomainObject.Predmet.ProtuStrankaListNazivFormatedOIB>
    <izvorni_sadrzaj>
      <item>GLAMUR društvo s ograničenom odgovornošću za uslužne djelatnosti, OIB 26020251255</item>
    </izvorni_sadrzaj>
    <derivirana_varijabla naziv="DomainObject.Predmet.ProtuStrankaListNazivFormatedOIB_1">
      <item>GLAMUR društvo s ograničenom odgovornošću za uslužne djelatnosti, OIB 26020251255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GLAMUR društvo s ograničenom odgovornošću za uslužne djelatnosti</izvorni_sadrzaj>
    <derivirana_varijabla naziv="DomainObject.Predmet.ProtustrankaIDrugi_1">GLAMUR društvo s ograničenom odgovornošću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GLAMUR društvo s ograničenom odgovornošću za uslužne djelatnosti, OIB 26020251255, Marije Jurić Zagorke 22, 32100 Vinkovci</izvorni_sadrzaj>
    <derivirana_varijabla naziv="DomainObject.Predmet.ProtustrankaIDrugiAdressOIB_1">GLAMUR društvo s ograničenom odgovornošću za uslužne djelatnosti, OIB 26020251255, Marije Jurić Zagorke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GLAMUR društvo s ograničenom odgovornošću za uslužne djelatnosti</item>
    </izvorni_sadrzaj>
    <derivirana_varijabla naziv="DomainObject.Predmet.SudioniciListNaziv_1">
      <item>FINA RC OSIJEK</item>
      <item>GLAMUR društvo s ograničenom odgovornošću za uslužne djelatnosti</item>
    </derivirana_varijabla>
  </DomainObject.Predmet.SudioniciListNaziv>
  <DomainObject.Predmet.SudioniciListAdressOIB>
    <izvorni_sadrzaj>
      <item>FINA RC OSIJEK, OIB 85821130368</item>
      <item>GLAMUR društvo s ograničenom odgovornošću za uslužne djelatnosti, OIB 26020251255, Marije Jurić Zagorke 22,32100 Vinkovci</item>
    </izvorni_sadrzaj>
    <derivirana_varijabla naziv="DomainObject.Predmet.SudioniciListAdressOIB_1">
      <item>FINA RC OSIJEK, OIB 85821130368</item>
      <item>GLAMUR društvo s ograničenom odgovornošću za uslužne djelatnosti, OIB 26020251255, Marije Jurić Zagorke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26020251255</item>
    </izvorni_sadrzaj>
    <derivirana_varijabla naziv="DomainObject.Predmet.SudioniciListNazivOIB_1">
      <item>, OIB 85821130368</item>
      <item>, OIB 26020251255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2785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2017-11-27T10:19:00Z</dcterms:created>
  <dc:creator>Korisnik</dc:creator>
  <cp:lastModifiedBy>Snježana Markotić Jurić</cp:lastModifiedBy>
  <cp:lastPrinted>2017-11-13T09:31:00Z</cp:lastPrinted>
  <dcterms:modified xmlns:xsi="http://www.w3.org/2001/XMLSchema-instance" xsi:type="dcterms:W3CDTF">2017-11-28T07:13:00Z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