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db66415" w14:paraId="db66415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1F2674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1F2674">
              <w:rPr>
                <w:rFonts w:cs="Times New Roman" w:eastAsia="Times New Roman"/>
                <w:lang w:eastAsia="hr-HR"/>
              </w:rPr>
              <w:t>44/18-4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 xml:space="preserve">, po sucu toga suda Kseniji Flack-Makitan, kao </w:t>
      </w:r>
      <w:r w:rsidR="009D0EE1">
        <w:t>sucu u stečajnom predmetu</w:t>
      </w:r>
      <w:r w:rsidR="009D0EE1">
        <w:rPr>
          <w:rFonts w:eastAsia="SimSun"/>
          <w:kern w:val="2"/>
          <w:lang w:bidi="hi-IN" w:eastAsia="zh-CN"/>
        </w:rPr>
        <w:t xml:space="preserve"> povodom </w:t>
      </w:r>
      <w:r w:rsidR="001F2674">
        <w:t xml:space="preserve">prijedloga predlagatelja-dužnika </w:t>
      </w:r>
      <w:r w:rsidR="001F2674" w:rsidRPr="001F2674">
        <w:t>POWERLIFTING KLUB MEĐIMURJE, A. Šenoe 26, Sveti Križ, OIB: 59102160530</w:t>
      </w:r>
      <w:r w:rsidR="001F2674">
        <w:t xml:space="preserve">, </w:t>
      </w:r>
      <w:r w:rsidR="009D0EE1">
        <w:t>za otvaranje stečajnog postupka nad</w:t>
      </w:r>
      <w:r w:rsidR="001F2674">
        <w:t xml:space="preserve"> istim</w:t>
      </w:r>
      <w:r w:rsidR="009D0EE1">
        <w:t xml:space="preserve"> dužnikom, </w:t>
      </w:r>
      <w:r w:rsidR="00F171BE">
        <w:rPr>
          <w:rFonts w:cs="Times New Roman"/>
        </w:rPr>
        <w:t>dana</w:t>
      </w:r>
      <w:r w:rsidR="00C4789A">
        <w:rPr>
          <w:rFonts w:cs="Times New Roman"/>
        </w:rPr>
        <w:t xml:space="preserve"> </w:t>
      </w:r>
      <w:r w:rsidR="001F2674">
        <w:rPr>
          <w:rFonts w:cs="Times New Roman"/>
        </w:rPr>
        <w:t>9. travnja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1F2674" w:rsidP="00F171BE" w:rsidR="00F171BE">
      <w:pPr>
        <w:spacing w:after="0"/>
        <w:jc w:val="center"/>
      </w:pPr>
      <w:r>
        <w:t>4</w:t>
      </w:r>
      <w:r w:rsidR="009D0EE1">
        <w:t>. svibnja</w:t>
      </w:r>
      <w:r w:rsidR="00A410D7">
        <w:t xml:space="preserve"> 2018</w:t>
      </w:r>
      <w:r w:rsidR="001A67FA">
        <w:t xml:space="preserve">. u </w:t>
      </w:r>
      <w:r>
        <w:t>08,30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1F2674" w:rsidP="009D0EE1" w:rsidR="009D0EE1" w:rsidRPr="009D0EE1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Predsjednik udruge, Ivan Međimurec, </w:t>
      </w:r>
      <w:r w:rsidR="00665619">
        <w:rPr>
          <w:rFonts w:cs="Times New Roman" w:eastAsia="Calibri"/>
        </w:rPr>
        <w:t>A. Šenoe 26, Sv. Križ,</w:t>
      </w:r>
    </w:p>
    <w:p w:rsidRDefault="00665619" w:rsidP="009D0EE1" w:rsidR="001F2674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Dužnik,</w:t>
      </w:r>
      <w:r w:rsidR="009D0EE1" w:rsidRPr="001F2674">
        <w:rPr>
          <w:rFonts w:cs="Times New Roman" w:eastAsia="Calibri"/>
        </w:rPr>
        <w:t xml:space="preserve"> </w:t>
      </w:r>
      <w:r w:rsidR="001F2674" w:rsidRPr="001F2674">
        <w:t>POWERLIFTING KLUB MEĐIMURJE, A. Šenoe 26, Sveti Križ,</w:t>
      </w:r>
    </w:p>
    <w:p w:rsidRDefault="00665619" w:rsidP="00665619" w:rsidR="001F2674" w:rsidRPr="001F2674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 w:rsidRPr="00665619">
        <w:rPr>
          <w:rFonts w:cs="Times New Roman" w:eastAsia="Calibri"/>
        </w:rPr>
        <w:t>Županijsko državno odvjetništvo u Varaždinu, Građansko-upravni odjel Varaždin, B. Radić 2,</w:t>
      </w:r>
    </w:p>
    <w:p w:rsidRDefault="009D0EE1" w:rsidP="009D0EE1" w:rsidR="009D0EE1" w:rsidRPr="001F2674">
      <w:pPr>
        <w:numPr>
          <w:ilvl w:val="0"/>
          <w:numId w:val="10"/>
        </w:numPr>
        <w:spacing w:after="0"/>
        <w:jc w:val="both"/>
        <w:rPr>
          <w:rFonts w:cs="Times New Roman" w:eastAsia="Calibri"/>
        </w:rPr>
      </w:pPr>
      <w:r w:rsidRPr="001F2674">
        <w:rPr>
          <w:rFonts w:cs="Times New Roman" w:eastAsia="Calibri"/>
        </w:rP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9D0EE1" w:rsidP="009D0EE1" w:rsidR="008B3EE5" w:rsidRPr="009D0EE1">
      <w:pPr>
        <w:numPr>
          <w:ilvl w:val="0"/>
          <w:numId w:val="1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Nalaže se </w:t>
      </w:r>
      <w:r w:rsidR="001F2674">
        <w:rPr>
          <w:rFonts w:cs="Times New Roman" w:eastAsia="Calibri"/>
        </w:rPr>
        <w:t>predsjedniku udruge</w:t>
      </w:r>
      <w:r w:rsidR="00665619">
        <w:rPr>
          <w:rFonts w:cs="Times New Roman" w:eastAsia="Calibri"/>
        </w:rPr>
        <w:t xml:space="preserve"> Ivanu Međimurec, Sv. Križ, A. Šenoe 26</w:t>
      </w:r>
      <w:r w:rsidRPr="009D0EE1">
        <w:rPr>
          <w:rFonts w:cs="Times New Roman" w:eastAsia="Calibri"/>
        </w:rPr>
        <w:t>, da na zak</w:t>
      </w:r>
      <w:r>
        <w:rPr>
          <w:rFonts w:cs="Times New Roman" w:eastAsia="Calibri"/>
        </w:rPr>
        <w:t>azano roči</w:t>
      </w:r>
      <w:r w:rsidR="001F2674">
        <w:rPr>
          <w:rFonts w:cs="Times New Roman" w:eastAsia="Calibri"/>
        </w:rPr>
        <w:t>šte kod ovoga suda, 4</w:t>
      </w:r>
      <w:r>
        <w:rPr>
          <w:rFonts w:cs="Times New Roman" w:eastAsia="Calibri"/>
        </w:rPr>
        <w:t>. svibnj</w:t>
      </w:r>
      <w:r w:rsidRPr="009D0EE1">
        <w:rPr>
          <w:rFonts w:cs="Times New Roman" w:eastAsia="Calibri"/>
        </w:rPr>
        <w:t xml:space="preserve">a 2018. u </w:t>
      </w:r>
      <w:r w:rsidR="001F2674">
        <w:rPr>
          <w:rFonts w:cs="Times New Roman" w:eastAsia="Calibri"/>
        </w:rPr>
        <w:t>08,30</w:t>
      </w:r>
      <w:r w:rsidRPr="009D0EE1">
        <w:rPr>
          <w:rFonts w:cs="Times New Roman" w:eastAsia="Calibri"/>
        </w:rPr>
        <w:t xml:space="preserve"> sati, dostavi javnobilježnički ovjerovljen popis obveza i imovine za dužnika</w:t>
      </w:r>
      <w:r w:rsidR="001F2674">
        <w:rPr>
          <w:rFonts w:cs="Times New Roman" w:eastAsia="SimSun"/>
          <w:kern w:val="2"/>
          <w:lang w:bidi="hi-IN" w:eastAsia="zh-CN"/>
        </w:rPr>
        <w:t xml:space="preserve"> </w:t>
      </w:r>
      <w:r w:rsidR="001F2674" w:rsidRPr="001F2674">
        <w:t>POWERLIFTING KLUB MEĐIMURJE, A. Šenoe 26, Sveti Križ, OIB: 59102160530</w:t>
      </w:r>
      <w:r w:rsidRPr="009D0EE1">
        <w:rPr>
          <w:rFonts w:cs="Times New Roman" w:eastAsia="Calibri"/>
        </w:rPr>
        <w:t xml:space="preserve">, sa podacima propisanom čl. 17. Stečajnog zakona, o tome da li je dužnik vlasnik nekretnina i pokretnina, da li ima kakve novčane tražbine prema svojim dužnicima, da li ima kakvih prava koja čine imovinu dužnika, te </w:t>
      </w:r>
      <w:r w:rsidRPr="009D0EE1">
        <w:rPr>
          <w:rFonts w:cs="Times New Roman" w:eastAsia="Calibri"/>
        </w:rPr>
        <w:lastRenderedPageBreak/>
        <w:t>koje su obveze dužnika unesene u poslovne knjige, 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9D0EE1" w:rsidP="00A410D7" w:rsidR="009D0EE1">
      <w:pPr>
        <w:spacing w:after="0"/>
        <w:ind w:left="1440"/>
        <w:jc w:val="both"/>
      </w:pPr>
    </w:p>
    <w:p w:rsidRDefault="009D0EE1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F2674">
        <w:rPr>
          <w:rFonts w:cs="Times New Roman"/>
        </w:rPr>
        <w:t>9. travnja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9D0EE1" w:rsidP="009D0EE1" w:rsidR="009D0EE1" w:rsidRPr="009D0EE1">
      <w:pPr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>DNA:</w:t>
      </w:r>
    </w:p>
    <w:p w:rsidRDefault="009D0EE1" w:rsidP="009D0EE1" w:rsidR="009D0EE1" w:rsidRP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Financijska agencija Varaždin, A. Cesarca 2, </w:t>
      </w:r>
    </w:p>
    <w:p w:rsidRDefault="009D0EE1" w:rsidP="009D0EE1" w:rsidR="001F2674" w:rsidRPr="001F2674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1F2674">
        <w:rPr>
          <w:rFonts w:cs="Times New Roman" w:eastAsia="Calibri"/>
        </w:rPr>
        <w:t xml:space="preserve">Dužnik, </w:t>
      </w:r>
      <w:r w:rsidR="001F2674" w:rsidRPr="001F2674">
        <w:t xml:space="preserve">POWERLIFTING KLUB MEĐIMURJE, A. Šenoe 26, Sveti Križ, </w:t>
      </w:r>
    </w:p>
    <w:p w:rsidRDefault="00665619" w:rsidP="009D0EE1" w:rsid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Predsjednik udruge</w:t>
      </w:r>
      <w:r w:rsidR="009D0EE1" w:rsidRPr="001F2674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>Ivan Međimurec, A. Šenoe 26, Sv. Križ,</w:t>
      </w:r>
    </w:p>
    <w:p w:rsidRDefault="00665619" w:rsidP="00665619" w:rsidR="001F2674" w:rsidRPr="00665619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665619">
        <w:rPr>
          <w:rFonts w:cs="Times New Roman" w:eastAsia="Calibri"/>
        </w:rPr>
        <w:t>Županijsko državno odvjetništvo u Varaždinu, Građansko-upravni odjel Varaždin, B. Radić 2,</w:t>
      </w:r>
    </w:p>
    <w:p w:rsidRDefault="009D0EE1" w:rsidP="009D0EE1" w:rsidR="009D0EE1" w:rsidRPr="009D0EE1">
      <w:pPr>
        <w:numPr>
          <w:ilvl w:val="0"/>
          <w:numId w:val="13"/>
        </w:numPr>
        <w:spacing w:after="0"/>
        <w:jc w:val="both"/>
        <w:rPr>
          <w:rFonts w:cs="Times New Roman" w:eastAsia="Calibri"/>
        </w:rPr>
      </w:pPr>
      <w:r w:rsidRPr="009D0EE1">
        <w:rPr>
          <w:rFonts w:cs="Times New Roman" w:eastAsia="Calibri"/>
        </w:rPr>
        <w:t xml:space="preserve">E-Oglasna ploča suda </w:t>
      </w:r>
    </w:p>
    <w:p w:rsidRDefault="009D0EE1" w:rsidP="009D0EE1" w:rsidR="009D0EE1" w:rsidRPr="009D0EE1">
      <w:pPr>
        <w:spacing w:after="0"/>
        <w:ind w:left="720"/>
        <w:jc w:val="both"/>
        <w:rPr>
          <w:rFonts w:cs="Times New Roman" w:eastAsia="Calibri"/>
        </w:rPr>
      </w:pPr>
    </w:p>
    <w:p w:rsidRDefault="009D0EE1" w:rsidP="009D0EE1" w:rsidR="009D0EE1" w:rsidRPr="009D0EE1">
      <w:pPr>
        <w:spacing w:after="0"/>
        <w:ind w:left="720"/>
        <w:jc w:val="both"/>
        <w:rPr>
          <w:rFonts w:cs="Times New Roman" w:eastAsia="Calibri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DD8" w:rsidP="00F171BE" w:rsidR="005A7DD8">
      <w:pPr>
        <w:spacing w:after="0"/>
      </w:pPr>
      <w:r>
        <w:separator/>
      </w:r>
    </w:p>
  </w:endnote>
  <w:endnote w:id="0" w:type="continuationSeparator">
    <w:p w:rsidRDefault="005A7DD8" w:rsidP="00F171BE" w:rsidR="005A7D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DD8" w:rsidP="00F171BE" w:rsidR="005A7DD8">
      <w:pPr>
        <w:spacing w:after="0"/>
      </w:pPr>
      <w:r>
        <w:separator/>
      </w:r>
    </w:p>
  </w:footnote>
  <w:footnote w:id="0" w:type="continuationSeparator">
    <w:p w:rsidRDefault="005A7DD8" w:rsidP="00F171BE" w:rsidR="005A7DD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35F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1F2674">
      <w:t>44/18-4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C6C4D9C8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687E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6"/>
  </w:num>
  <w:num w:numId="12">
    <w:abstractNumId w:val="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4143B"/>
    <w:rsid w:val="0019623F"/>
    <w:rsid w:val="001A67FA"/>
    <w:rsid w:val="001F2674"/>
    <w:rsid w:val="002B3101"/>
    <w:rsid w:val="00320B9A"/>
    <w:rsid w:val="003D3B9A"/>
    <w:rsid w:val="004225CC"/>
    <w:rsid w:val="004748AB"/>
    <w:rsid w:val="00543FAF"/>
    <w:rsid w:val="005A7DD8"/>
    <w:rsid w:val="005F6CF9"/>
    <w:rsid w:val="00665619"/>
    <w:rsid w:val="006D4257"/>
    <w:rsid w:val="007B0C4F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94058"/>
    <w:rsid w:val="009A68B5"/>
    <w:rsid w:val="009D0EE1"/>
    <w:rsid w:val="00A410D7"/>
    <w:rsid w:val="00A4435F"/>
    <w:rsid w:val="00A6646C"/>
    <w:rsid w:val="00B2631E"/>
    <w:rsid w:val="00C4789A"/>
    <w:rsid w:val="00C6123A"/>
    <w:rsid w:val="00D24D5E"/>
    <w:rsid w:val="00D6445C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35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35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35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35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35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35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35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35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69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70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2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5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Powerlifting klub Međimurje</izvorni_sadrzaj>
    <derivirana_varijabla naziv="DomainObject.Predmet.StrankaFormated_1">  Powerlifting klub Međimurje</derivirana_varijabla>
  </DomainObject.Predmet.StrankaFormated>
  <DomainObject.Predmet.StrankaFormatedOIB>
    <izvorni_sadrzaj>  Powerlifting klub Međimurje, OIB 59102160530</izvorni_sadrzaj>
    <derivirana_varijabla naziv="DomainObject.Predmet.StrankaFormatedOIB_1">  Powerlifting klub Međimurje, OIB 59102160530</derivirana_varijabla>
  </DomainObject.Predmet.StrankaFormatedOIB>
  <DomainObject.Predmet.StrankaFormatedWithAdress>
    <izvorni_sadrzaj> Powerlifting klub Međimurje, A. Šenoe 26, 40323 Sveti Križ</izvorni_sadrzaj>
    <derivirana_varijabla naziv="DomainObject.Predmet.StrankaFormatedWithAdress_1"> Powerlifting klub Međimurje, A. Šenoe 26, 40323 Sveti Križ</derivirana_varijabla>
  </DomainObject.Predmet.StrankaFormatedWithAdress>
  <DomainObject.Predmet.StrankaFormatedWithAdressOIB>
    <izvorni_sadrzaj> Powerlifting klub Međimurje, OIB 59102160530, A. Šenoe 26, 40323 Sveti Križ</izvorni_sadrzaj>
    <derivirana_varijabla naziv="DomainObject.Predmet.StrankaFormatedWithAdressOIB_1"> Powerlifting klub Međimurje, OIB 59102160530, A. Šenoe 26, 40323 Sveti Križ</derivirana_varijabla>
  </DomainObject.Predmet.StrankaFormatedWithAdressOIB>
  <DomainObject.Predmet.StrankaWithAdress>
    <izvorni_sadrzaj>Powerlifting klub Međimurje A. Šenoe 26,40323 Sveti Križ</izvorni_sadrzaj>
    <derivirana_varijabla naziv="DomainObject.Predmet.StrankaWithAdress_1">Powerlifting klub Međimurje A. Šenoe 26,40323 Sveti Križ</derivirana_varijabla>
  </DomainObject.Predmet.StrankaWithAdress>
  <DomainObject.Predmet.StrankaWithAdressOIB>
    <izvorni_sadrzaj>Powerlifting klub Međimurje, OIB 59102160530, A. Šenoe 26,40323 Sveti Križ</izvorni_sadrzaj>
    <derivirana_varijabla naziv="DomainObject.Predmet.StrankaWithAdressOIB_1">Powerlifting klub Međimurje, OIB 59102160530, A. Šenoe 26,40323 Sveti Križ</derivirana_varijabla>
  </DomainObject.Predmet.StrankaWithAdressOIB>
  <DomainObject.Predmet.StrankaNazivFormated>
    <izvorni_sadrzaj>Powerlifting klub Međimurje</izvorni_sadrzaj>
    <derivirana_varijabla naziv="DomainObject.Predmet.StrankaNazivFormated_1">Powerlifting klub Međimurje</derivirana_varijabla>
  </DomainObject.Predmet.StrankaNazivFormated>
  <DomainObject.Predmet.StrankaNazivFormatedOIB>
    <izvorni_sadrzaj>Powerlifting klub Međimurje, OIB 59102160530</izvorni_sadrzaj>
    <derivirana_varijabla naziv="DomainObject.Predmet.StrankaNazivFormatedOIB_1">Powerlifting klub Međimurje, OIB 59102160530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21682.24</izvorni_sadrzaj>
    <derivirana_varijabla naziv="DomainObject.Predmet.TrenutnaVrijednost_1">21682.24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Powerlifting klub Međimurje</item>
    </izvorni_sadrzaj>
    <derivirana_varijabla naziv="DomainObject.Predmet.StrankaListFormated_1">
      <item>Powerlifting klub Međimurje</item>
    </derivirana_varijabla>
  </DomainObject.Predmet.StrankaListFormated>
  <DomainObject.Predmet.StrankaListFormatedOIB>
    <izvorni_sadrzaj>
      <item>Powerlifting klub Međimurje, OIB 59102160530</item>
    </izvorni_sadrzaj>
    <derivirana_varijabla naziv="DomainObject.Predmet.StrankaListFormatedOIB_1">
      <item>Powerlifting klub Međimurje, OIB 59102160530</item>
    </derivirana_varijabla>
  </DomainObject.Predmet.StrankaListFormatedOIB>
  <DomainObject.Predmet.StrankaListFormatedWithAdress>
    <izvorni_sadrzaj>
      <item>Powerlifting klub Međimurje, A. Šenoe 26, 40323 Sveti Križ</item>
    </izvorni_sadrzaj>
    <derivirana_varijabla naziv="DomainObject.Predmet.StrankaListFormatedWithAdress_1">
      <item>Powerlifting klub Međimurje, A. Šenoe 26, 40323 Sveti Križ</item>
    </derivirana_varijabla>
  </DomainObject.Predmet.StrankaListFormatedWithAdress>
  <DomainObject.Predmet.StrankaListFormatedWithAdressOIB>
    <izvorni_sadrzaj>
      <item>Powerlifting klub Međimurje, OIB 59102160530, A. Šenoe 26, 40323 Sveti Križ</item>
    </izvorni_sadrzaj>
    <derivirana_varijabla naziv="DomainObject.Predmet.StrankaListFormatedWithAdressOIB_1">
      <item>Powerlifting klub Međimurje, OIB 59102160530, A. Šenoe 26, 40323 Sveti Križ</item>
    </derivirana_varijabla>
  </DomainObject.Predmet.StrankaListFormatedWithAdressOIB>
  <DomainObject.Predmet.StrankaListNazivFormated>
    <izvorni_sadrzaj>
      <item>Powerlifting klub Međimurje</item>
    </izvorni_sadrzaj>
    <derivirana_varijabla naziv="DomainObject.Predmet.StrankaListNazivFormated_1">
      <item>Powerlifting klub Međimurje</item>
    </derivirana_varijabla>
  </DomainObject.Predmet.StrankaListNazivFormated>
  <DomainObject.Predmet.StrankaListNazivFormatedOIB>
    <izvorni_sadrzaj>
      <item>Powerlifting klub Međimurje, OIB 59102160530</item>
    </izvorni_sadrzaj>
    <derivirana_varijabla naziv="DomainObject.Predmet.StrankaListNazivFormatedOIB_1">
      <item>Powerlifting klub Međimurje, OIB 59102160530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Međimurec</item>
    </izvorni_sadrzaj>
    <derivirana_varijabla naziv="DomainObject.Predmet.OstaliListFormated_1">
      <item>Ivan Međimurec</item>
    </derivirana_varijabla>
  </DomainObject.Predmet.OstaliListFormated>
  <DomainObject.Predmet.OstaliListFormatedOIB>
    <izvorni_sadrzaj>
      <item>Ivan Međimurec, OIB 81477349403</item>
    </izvorni_sadrzaj>
    <derivirana_varijabla naziv="DomainObject.Predmet.OstaliListFormatedOIB_1">
      <item>Ivan Međimurec, OIB 81477349403</item>
    </derivirana_varijabla>
  </DomainObject.Predmet.OstaliListFormatedOIB>
  <DomainObject.Predmet.OstaliListFormatedWithAdress>
    <izvorni_sadrzaj>
      <item>Ivan Međimurec, Ulica Augusta Šenoe 26, 40323 Sveti Križ</item>
    </izvorni_sadrzaj>
    <derivirana_varijabla naziv="DomainObject.Predmet.OstaliListFormatedWithAdress_1">
      <item>Ivan Međimurec, Ulica Augusta Šenoe 26, 40323 Sveti Križ</item>
    </derivirana_varijabla>
  </DomainObject.Predmet.OstaliListFormatedWithAdress>
  <DomainObject.Predmet.OstaliListFormatedWithAdressOIB>
    <izvorni_sadrzaj>
      <item>Ivan Međimurec, OIB 81477349403, Ulica Augusta Šenoe 26, 40323 Sveti Križ</item>
    </izvorni_sadrzaj>
    <derivirana_varijabla naziv="DomainObject.Predmet.OstaliListFormatedWithAdressOIB_1">
      <item>Ivan Međimurec, OIB 81477349403, Ulica Augusta Šenoe 26, 40323 Sveti Križ</item>
    </derivirana_varijabla>
  </DomainObject.Predmet.OstaliListFormatedWithAdressOIB>
  <DomainObject.Predmet.OstaliListNazivFormated>
    <izvorni_sadrzaj>
      <item>Ivan Međimurec</item>
    </izvorni_sadrzaj>
    <derivirana_varijabla naziv="DomainObject.Predmet.OstaliListNazivFormated_1">
      <item>Ivan Međimurec</item>
    </derivirana_varijabla>
  </DomainObject.Predmet.OstaliListNazivFormated>
  <DomainObject.Predmet.OstaliListNazivFormatedOIB>
    <izvorni_sadrzaj>
      <item>Ivan Međimurec, OIB 81477349403</item>
    </izvorni_sadrzaj>
    <derivirana_varijabla naziv="DomainObject.Predmet.OstaliListNazivFormatedOIB_1">
      <item>Ivan Međimurec, OIB 81477349403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Powerlifting klub Međimurje</izvorni_sadrzaj>
    <derivirana_varijabla naziv="DomainObject.Predmet.StrankaIDrugi_1">Powerlifting klub Međimurje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Powerlifting klub Međimurje, OIB 59102160530, A. Šenoe 26, 40323 Sveti Križ</izvorni_sadrzaj>
    <derivirana_varijabla naziv="DomainObject.Predmet.StrankaIDrugiAdressOIB_1">Powerlifting klub Međimurje, OIB 59102160530, A. Šenoe 26, 40323 Sveti Križ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Powerlifting klub Međimurje</item>
      <item>Ivan Međimurec</item>
    </izvorni_sadrzaj>
    <derivirana_varijabla naziv="DomainObject.Predmet.SudioniciListNaziv_1">
      <item>Powerlifting klub Međimurje</item>
      <item>Ivan Međimurec</item>
    </derivirana_varijabla>
  </DomainObject.Predmet.SudioniciListNaziv>
  <DomainObject.Predmet.SudioniciListAdressOIB>
    <izvorni_sadrzaj>
      <item>Powerlifting klub Međimurje, OIB 59102160530, A. Šenoe 26,40323 Sveti Križ</item>
      <item>Ivan Međimurec, OIB 81477349403, Ulica Augusta Šenoe 26,40323 Sveti Križ</item>
    </izvorni_sadrzaj>
    <derivirana_varijabla naziv="DomainObject.Predmet.SudioniciListAdressOIB_1">
      <item>Powerlifting klub Međimurje, OIB 59102160530, A. Šenoe 26,40323 Sveti Križ</item>
      <item>Ivan Međimurec, OIB 81477349403, Ulica Augusta Šenoe 26,40323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59102160530</item>
      <item>, OIB 81477349403</item>
    </izvorni_sadrzaj>
    <derivirana_varijabla naziv="DomainObject.Predmet.SudioniciListNazivOIB_1">
      <item>, OIB 59102160530</item>
      <item>, OIB 81477349403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1936</properties:Characters>
  <properties:Lines>80</properties:Lines>
  <properties:Paragraphs>28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2018-04-09T10:49:00Z</cp:lastPrinted>
  <dcterms:modified xmlns:xsi="http://www.w3.org/2001/XMLSchema-instance" xsi:type="dcterms:W3CDTF">2018-04-09T10:49:00Z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(ST-67-18-7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