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ddf6" w14:paraId="827ddf6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A5387E">
        <w:t xml:space="preserve">TRGOVAČKI </w:t>
      </w:r>
      <w:r>
        <w:t xml:space="preserve">SUD U OSIJEKU, po </w:t>
      </w:r>
      <w:r w:rsidR="00D30FEE">
        <w:t>stečajnom sucu</w:t>
      </w:r>
      <w:r>
        <w:t xml:space="preserve"> mr. sc. Borisu Vukoviću</w:t>
      </w:r>
      <w:r w:rsidRPr="00A5387E">
        <w:t>, u stečajnom predmetu povod</w:t>
      </w:r>
      <w:r>
        <w:t>om</w:t>
      </w:r>
      <w:r w:rsidRPr="00A5387E">
        <w:t xml:space="preserve"> zahtjeva </w:t>
      </w:r>
      <w:r w:rsidR="000E0A68">
        <w:t xml:space="preserve">Financijske agencije, Regionalni centar Zagreb, Podružnica Zagreb, Trg svibanjskih žrtava 1995. 1, Zagreb, OIB: 85821130368, za provedbu skraćenog stečajnog postupka nad dužnikom OPORTUNITAS NEKRETNINE d.o.o., Zagreb, </w:t>
      </w:r>
      <w:proofErr w:type="spellStart"/>
      <w:r w:rsidR="000E0A68">
        <w:t>Jurišićeva</w:t>
      </w:r>
      <w:proofErr w:type="spellEnd"/>
      <w:r w:rsidR="000E0A68">
        <w:t xml:space="preserve"> 2/a, MBS: 080702646, OIB: 79396559037, dana 22. ožujka  2017. godine     </w:t>
      </w:r>
    </w:p>
    <w:p w:rsidRDefault="00BF557C" w:rsidP="009B4A86" w:rsidR="00BF557C">
      <w:pPr>
        <w:ind w:firstLine="708"/>
        <w:jc w:val="both"/>
      </w:pP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6A43C6">
        <w:t xml:space="preserve">OPORTUNITAS NEKRETNINE d.o.o., Zagreb, </w:t>
      </w:r>
      <w:proofErr w:type="spellStart"/>
      <w:r w:rsidR="006A43C6">
        <w:t>Jurišićeva</w:t>
      </w:r>
      <w:proofErr w:type="spellEnd"/>
      <w:r w:rsidR="006A43C6">
        <w:t xml:space="preserve"> 2/a, MBS: 080702646, OIB: 79396559037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BF557C" w:rsidP="00BF557C" w:rsidR="00BF557C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center"/>
      </w:pPr>
    </w:p>
    <w:p w:rsidRDefault="006A43C6" w:rsidP="006A43C6" w:rsidR="006A43C6">
      <w:pPr>
        <w:ind w:firstLine="720"/>
        <w:jc w:val="both"/>
      </w:pPr>
      <w:r>
        <w:t>FINA Regionalni centar Zagreb, Podružnica Zagreb, Trg svibanjskih žrtava 1995. 1, OIB 85821130368 je dana 13.10.201</w:t>
      </w:r>
      <w:r w:rsidR="00BA5CB6">
        <w:t>6</w:t>
      </w:r>
      <w:r>
        <w:t xml:space="preserve">. </w:t>
      </w:r>
      <w:r w:rsidR="00AB3233">
        <w:t xml:space="preserve">godine </w:t>
      </w:r>
      <w:r>
        <w:t xml:space="preserve">dostavila Trgovačkom sudu u Zagrebu zahtjev za provedbu skraćenog stečajnog postupka nad dužnikom </w:t>
      </w:r>
      <w:r w:rsidR="00AB3233">
        <w:t xml:space="preserve">OPORTUNITAS NEKRETNINE d.o.o., Zagreb, </w:t>
      </w:r>
      <w:proofErr w:type="spellStart"/>
      <w:r w:rsidR="00AB3233">
        <w:t>Jurišićeva</w:t>
      </w:r>
      <w:proofErr w:type="spellEnd"/>
      <w:r w:rsidR="00AB3233">
        <w:t xml:space="preserve"> 2/a, MBS: 080702646, OIB: 79396559037</w:t>
      </w:r>
      <w:r>
        <w:t xml:space="preserve"> temeljem članka 429. st. 1. Stečajnog zakona ("Narodne novine" 71/15.; u daljnjem tekstu SZ). </w:t>
      </w:r>
    </w:p>
    <w:p w:rsidRDefault="00AB3233" w:rsidP="006A43C6" w:rsidR="006A43C6">
      <w:pPr>
        <w:ind w:firstLine="720"/>
        <w:jc w:val="both"/>
      </w:pPr>
      <w:r>
        <w:t xml:space="preserve"> </w:t>
      </w:r>
    </w:p>
    <w:p w:rsidRDefault="006A43C6" w:rsidP="006A43C6" w:rsidR="006A43C6">
      <w:pPr>
        <w:ind w:firstLine="720"/>
        <w:jc w:val="both"/>
      </w:pPr>
      <w:r>
        <w:t xml:space="preserve">Temeljem rješenja Visokog trgovačkog suda RH u Zagrebu broj 31-Su-58/17-2 od 11. siječnja 2017. </w:t>
      </w:r>
      <w:r w:rsidR="00AB3233">
        <w:t xml:space="preserve">godine </w:t>
      </w:r>
      <w:r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>
      <w:pPr>
        <w:ind w:firstLine="720"/>
        <w:jc w:val="both"/>
      </w:pPr>
    </w:p>
    <w:p w:rsidRDefault="009326E8" w:rsidP="009326E8" w:rsidR="009326E8">
      <w:pPr>
        <w:ind w:firstLine="708"/>
        <w:jc w:val="both"/>
      </w:pPr>
      <w:r w:rsidRPr="003F1F12">
        <w:t xml:space="preserve">Trgovački sud u Osijeku je dana </w:t>
      </w:r>
      <w:r>
        <w:t>1</w:t>
      </w:r>
      <w:r w:rsidR="00D34B08">
        <w:t>3</w:t>
      </w:r>
      <w:r w:rsidRPr="003F1F12">
        <w:t>. veljače 2017. godine objavio oglas na mrežnoj stranici e-Oglasna ploča sudova pod poslovnim brojem 7 St-17</w:t>
      </w:r>
      <w:r>
        <w:t>1</w:t>
      </w:r>
      <w:r w:rsidRPr="003F1F12">
        <w:t>/17-</w:t>
      </w:r>
      <w:r>
        <w:t>5</w:t>
      </w:r>
      <w:r w:rsidRPr="003F1F12">
        <w:t xml:space="preserve"> sukladno čl. 430. </w:t>
      </w:r>
      <w:r w:rsidR="00D7627D">
        <w:t xml:space="preserve">SZ-a </w:t>
      </w:r>
      <w:r w:rsidRPr="003F1F12">
        <w:t xml:space="preserve">kojim su pozvane osobe ovlaštene za zastupanje dužnika po zakonu da sudu u roku od 15 dana od dana objave oglasa dostave javnobilježnički ovjerovljeni </w:t>
      </w:r>
      <w:proofErr w:type="spellStart"/>
      <w:r w:rsidRPr="003F1F12">
        <w:t>prokazni</w:t>
      </w:r>
      <w:proofErr w:type="spellEnd"/>
      <w:r w:rsidRPr="003F1F12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>
        <w:t>SZ-a</w:t>
      </w:r>
      <w:r w:rsidRPr="003F1F12">
        <w:t>.</w:t>
      </w:r>
      <w:r>
        <w:t xml:space="preserve"> </w:t>
      </w:r>
    </w:p>
    <w:p w:rsidRDefault="006A43C6" w:rsidP="009326E8" w:rsidR="006A43C6">
      <w:pPr>
        <w:jc w:val="both"/>
        <w:rPr>
          <w:b/>
          <w:bCs/>
        </w:rPr>
      </w:pPr>
    </w:p>
    <w:p w:rsidRDefault="006A43C6" w:rsidP="006A43C6" w:rsidR="006A43C6">
      <w:pPr>
        <w:ind w:firstLine="720"/>
        <w:jc w:val="both"/>
      </w:pPr>
      <w:r>
        <w:t xml:space="preserve">Podneskom </w:t>
      </w:r>
      <w:r w:rsidR="009326E8">
        <w:t xml:space="preserve">od 02. ožujka 2017. godine stečajni dužnik </w:t>
      </w:r>
      <w:r>
        <w:t xml:space="preserve">predložio </w:t>
      </w:r>
      <w:r w:rsidR="009326E8">
        <w:t xml:space="preserve">je </w:t>
      </w:r>
      <w:r>
        <w:t xml:space="preserve">obustavu postupka budući je izmirio dospjele obveze, te je priložio </w:t>
      </w:r>
      <w:r w:rsidR="009326E8">
        <w:t>izvadak iz jedinstvenog registra računa – transakcijskih računa poslovnih subjekata koji se vodi pri Financijskoj Agenciji od 28.02.2017. godine</w:t>
      </w:r>
      <w:r>
        <w:t xml:space="preserve">. </w:t>
      </w:r>
    </w:p>
    <w:p w:rsidRDefault="00C33716" w:rsidP="006A43C6" w:rsidR="00C33716">
      <w:pPr>
        <w:ind w:firstLine="720"/>
        <w:jc w:val="both"/>
      </w:pPr>
    </w:p>
    <w:p w:rsidRDefault="00C33716" w:rsidP="00C33716" w:rsidR="00C33716">
      <w:pPr>
        <w:ind w:firstLine="720"/>
        <w:jc w:val="both"/>
      </w:pPr>
      <w:r>
        <w:t xml:space="preserve">Sud je po službenoj dužnosti u skladu s čl. 11. st. 3. </w:t>
      </w:r>
      <w:r w:rsidR="00D7627D">
        <w:t>SZ-a</w:t>
      </w:r>
      <w:r>
        <w:t xml:space="preserve"> pribavio od FINE Potvrdu o blokadi računa i novčanih sredstava </w:t>
      </w:r>
      <w:proofErr w:type="spellStart"/>
      <w:r>
        <w:t>ovršenika</w:t>
      </w:r>
      <w:proofErr w:type="spellEnd"/>
      <w:r>
        <w:t xml:space="preserve"> iz koje je vidljivo da dužnik OPORTUNITAS NEKRETNINE d.o.o., OIB: 79396559037 na dan 17. ožujka 2017. godine u Očevidniku redoslijed osnova za p</w:t>
      </w:r>
      <w:r w:rsidR="00D7627D">
        <w:t>laćanje nema evidentiranih neizvršenih osnovan za plać</w:t>
      </w:r>
      <w:r>
        <w:t>anje.</w:t>
      </w:r>
    </w:p>
    <w:p w:rsidRDefault="00C33716" w:rsidP="00C33716" w:rsidR="00C33716">
      <w:pPr>
        <w:ind w:firstLine="720"/>
        <w:jc w:val="both"/>
      </w:pPr>
    </w:p>
    <w:p w:rsidRDefault="00C33716" w:rsidP="00C33716" w:rsidR="00C33716">
      <w:pPr>
        <w:ind w:firstLine="720"/>
        <w:jc w:val="both"/>
      </w:pPr>
      <w:r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>
      <w:pPr>
        <w:ind w:firstLine="720"/>
        <w:jc w:val="both"/>
      </w:pP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8D1BE8">
        <w:rPr>
          <w:bCs/>
        </w:rPr>
        <w:t>22</w:t>
      </w:r>
      <w:r>
        <w:rPr>
          <w:bCs/>
        </w:rPr>
        <w:t xml:space="preserve">. </w:t>
      </w:r>
      <w:r w:rsidR="00433524">
        <w:rPr>
          <w:bCs/>
        </w:rPr>
        <w:t>ožujka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1A3183" w:rsidP="00FE3F69" w:rsidR="001A3183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A9780C" w:rsidP="00FE3F69" w:rsidR="00A9780C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BF557C" w:rsidP="00BF557C" w:rsidR="00BF557C">
      <w:pPr>
        <w:jc w:val="both"/>
      </w:pPr>
      <w:r>
        <w:t>POUKA O PRAVNOM LIJEKU:</w:t>
      </w:r>
    </w:p>
    <w:p w:rsidRDefault="00BF557C" w:rsidP="00BF557C" w:rsidR="00BF55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9B4A86">
      <w:pPr>
        <w:rPr>
          <w:bCs/>
        </w:rPr>
      </w:pPr>
      <w:r>
        <w:rPr>
          <w:bCs/>
        </w:rPr>
        <w:t>- predlagatelju na njegov poslovni broj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7E6945" w:rsidP="009B4A86" w:rsidR="007E6945">
      <w:pPr>
        <w:rPr>
          <w:bCs/>
        </w:rPr>
      </w:pPr>
      <w:r>
        <w:rPr>
          <w:bCs/>
        </w:rPr>
        <w:t>- Odvjetničko</w:t>
      </w:r>
      <w:r w:rsidRPr="007E6945">
        <w:rPr>
          <w:bCs/>
        </w:rPr>
        <w:t xml:space="preserve"> društv</w:t>
      </w:r>
      <w:r>
        <w:rPr>
          <w:bCs/>
        </w:rPr>
        <w:t>o</w:t>
      </w:r>
      <w:r w:rsidRPr="007E6945">
        <w:rPr>
          <w:bCs/>
        </w:rPr>
        <w:t xml:space="preserve"> Jelić, Čavlina </w:t>
      </w:r>
      <w:proofErr w:type="spellStart"/>
      <w:r w:rsidRPr="007E6945">
        <w:rPr>
          <w:bCs/>
        </w:rPr>
        <w:t>Zrinšćak</w:t>
      </w:r>
      <w:proofErr w:type="spellEnd"/>
      <w:r w:rsidRPr="007E6945">
        <w:rPr>
          <w:bCs/>
        </w:rPr>
        <w:t xml:space="preserve"> i Sardelić d.o.o.</w:t>
      </w:r>
      <w:r>
        <w:rPr>
          <w:bCs/>
        </w:rPr>
        <w:t>, Katančićeva 3, Zagreb,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</w:t>
      </w:r>
      <w:r w:rsidR="00FD42DC">
        <w:rPr>
          <w:bCs/>
        </w:rPr>
        <w:t xml:space="preserve">riješeno </w:t>
      </w:r>
      <w:r w:rsidR="005174EE">
        <w:rPr>
          <w:bCs/>
        </w:rPr>
        <w:t>obustavom</w:t>
      </w:r>
    </w:p>
    <w:p w:rsidRDefault="00AD6B79" w:rsidP="009B4A86" w:rsidR="009B4A86">
      <w:pPr>
        <w:rPr>
          <w:bCs/>
        </w:rPr>
      </w:pPr>
      <w:r>
        <w:rPr>
          <w:bCs/>
        </w:rPr>
        <w:t xml:space="preserve">- kal. </w:t>
      </w:r>
      <w:r w:rsidR="00D7627D">
        <w:rPr>
          <w:bCs/>
        </w:rPr>
        <w:t>21</w:t>
      </w:r>
      <w:r w:rsidR="00483EDD">
        <w:rPr>
          <w:bCs/>
        </w:rPr>
        <w:t>.4</w:t>
      </w:r>
      <w:r w:rsidR="009B4A86">
        <w:rPr>
          <w:bCs/>
        </w:rPr>
        <w:t>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7C7" w:rsidR="00CF77C7">
      <w:r>
        <w:separator/>
      </w:r>
    </w:p>
  </w:endnote>
  <w:endnote w:id="0" w:type="continuationSeparator">
    <w:p w:rsidRDefault="00CF77C7" w:rsidR="00CF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F5" w:rsidR="007262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F5" w:rsidR="007262F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F5" w:rsidR="007262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7C7" w:rsidR="00CF77C7">
      <w:r>
        <w:separator/>
      </w:r>
    </w:p>
  </w:footnote>
  <w:footnote w:id="0" w:type="continuationSeparator">
    <w:p w:rsidRDefault="00CF77C7" w:rsidR="00CF7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B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262F5" w:rsidR="007262F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262F5">
      <w:t>7 St-171/17-9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F557C">
      <w:t>1</w:t>
    </w:r>
    <w:r w:rsidR="007262F5">
      <w:t>7</w:t>
    </w:r>
    <w:r w:rsidR="00BF557C">
      <w:t>1</w:t>
    </w:r>
    <w:r w:rsidR="006F7D28">
      <w:t>/</w:t>
    </w:r>
    <w:r w:rsidR="00BF557C">
      <w:t>17-</w:t>
    </w:r>
    <w:r w:rsidR="007262F5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0B7A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7C7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B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20B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0B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B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B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B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20B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0B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B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B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OPORTUNITAS NEKRETNINE d.o.o.</izvorni_sadrzaj>
    <derivirana_varijabla naziv="DomainObject.Predmet.ProtustrankaFormated_1">  OPORTUNITAS NEKRETNINE d.o.o.</derivirana_varijabla>
  </DomainObject.Predmet.ProtustrankaFormated>
  <DomainObject.Predmet.ProtustrankaFormatedOIB>
    <izvorni_sadrzaj>  OPORTUNITAS NEKRETNINE d.o.o., OIB 79396559037</izvorni_sadrzaj>
    <derivirana_varijabla naziv="DomainObject.Predmet.ProtustrankaFormatedOIB_1">  OPORTUNITAS NEKRETNINE d.o.o., OIB 79396559037</derivirana_varijabla>
  </DomainObject.Predmet.ProtustrankaFormatedOIB>
  <DomainObject.Predmet.ProtustrankaFormatedWithAdress>
    <izvorni_sadrzaj> OPORTUNITAS NEKRETNINE d.o.o., Jurišićeva 2/a, 10000 Zagreb</izvorni_sadrzaj>
    <derivirana_varijabla naziv="DomainObject.Predmet.ProtustrankaFormatedWithAdress_1"> OPORTUNITAS NEKRETNINE d.o.o., Jurišićeva 2/a, 10000 Zagreb</derivirana_varijabla>
  </DomainObject.Predmet.ProtustrankaFormatedWithAdress>
  <DomainObject.Predmet.ProtustrankaFormatedWithAdressOIB>
    <izvorni_sadrzaj> OPORTUNITAS NEKRETNINE d.o.o., OIB 79396559037, Jurišićeva 2/a, 10000 Zagreb</izvorni_sadrzaj>
    <derivirana_varijabla naziv="DomainObject.Predmet.ProtustrankaFormatedWithAdressOIB_1"> OPORTUNITAS NEKRETNINE d.o.o., OIB 79396559037, Jurišićeva 2/a, 10000 Zagreb</derivirana_varijabla>
  </DomainObject.Predmet.ProtustrankaFormatedWithAdressOIB>
  <DomainObject.Predmet.ProtustrankaWithAdress>
    <izvorni_sadrzaj>OPORTUNITAS NEKRETNINE d.o.o. Jurišićeva 2/a, 10000 Zagreb</izvorni_sadrzaj>
    <derivirana_varijabla naziv="DomainObject.Predmet.ProtustrankaWithAdress_1">OPORTUNITAS NEKRETNINE d.o.o. Jurišićeva 2/a, 10000 Zagreb</derivirana_varijabla>
  </DomainObject.Predmet.ProtustrankaWithAdress>
  <DomainObject.Predmet.ProtustrankaWithAdressOIB>
    <izvorni_sadrzaj>OPORTUNITAS NEKRETNINE d.o.o., OIB 79396559037, Jurišićeva 2/a, 10000 Zagreb</izvorni_sadrzaj>
    <derivirana_varijabla naziv="DomainObject.Predmet.ProtustrankaWithAdressOIB_1">OPORTUNITAS NEKRETNINE d.o.o., OIB 79396559037, Jurišićeva 2/a, 10000 Zagreb</derivirana_varijabla>
  </DomainObject.Predmet.ProtustrankaWithAdressOIB>
  <DomainObject.Predmet.ProtustrankaNazivFormated>
    <izvorni_sadrzaj>OPORTUNITAS NEKRETNINE d.o.o.</izvorni_sadrzaj>
    <derivirana_varijabla naziv="DomainObject.Predmet.ProtustrankaNazivFormated_1">OPORTUNITAS NEKRETNINE d.o.o.</derivirana_varijabla>
  </DomainObject.Predmet.ProtustrankaNazivFormated>
  <DomainObject.Predmet.ProtustrankaNazivFormatedOIB>
    <izvorni_sadrzaj>OPORTUNITAS NEKRETNINE d.o.o., OIB 79396559037</izvorni_sadrzaj>
    <derivirana_varijabla naziv="DomainObject.Predmet.ProtustrankaNazivFormatedOIB_1">OPORTUNITAS NEKRETNINE d.o.o., OIB 79396559037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NEKRETNINE d.o.o.</item>
    </izvorni_sadrzaj>
    <derivirana_varijabla naziv="DomainObject.Predmet.ProtuStrankaListFormated_1">
      <item>OPORTUNITAS NEKRETNINE d.o.o.</item>
    </derivirana_varijabla>
  </DomainObject.Predmet.ProtuStrankaListFormated>
  <DomainObject.Predmet.ProtuStrankaListFormatedOIB>
    <izvorni_sadrzaj>
      <item>OPORTUNITAS NEKRETNINE d.o.o., OIB 79396559037</item>
    </izvorni_sadrzaj>
    <derivirana_varijabla naziv="DomainObject.Predmet.ProtuStrankaListFormatedOIB_1">
      <item>OPORTUNITAS NEKRETNINE d.o.o., OIB 79396559037</item>
    </derivirana_varijabla>
  </DomainObject.Predmet.ProtuStrankaListFormatedOIB>
  <DomainObject.Predmet.ProtuStrankaListFormatedWithAdress>
    <izvorni_sadrzaj>
      <item>OPORTUNITAS NEKRETNINE d.o.o., Jurišićeva 2/a, 10000 Zagreb</item>
    </izvorni_sadrzaj>
    <derivirana_varijabla naziv="DomainObject.Predmet.ProtuStrankaListFormatedWithAdress_1">
      <item>OPORTUNITAS NEKRETNINE d.o.o., Jurišićeva 2/a, 10000 Zagreb</item>
    </derivirana_varijabla>
  </DomainObject.Predmet.ProtuStrankaListFormatedWithAdress>
  <DomainObject.Predmet.ProtuStrankaListFormatedWithAdressOIB>
    <izvorni_sadrzaj>
      <item>OPORTUNITAS NEKRETNINE d.o.o., OIB 79396559037, Jurišićeva 2/a, 10000 Zagreb</item>
    </izvorni_sadrzaj>
    <derivirana_varijabla naziv="DomainObject.Predmet.ProtuStrankaListFormatedWithAdressOIB_1">
      <item>OPORTUNITAS NEKRETNINE d.o.o., OIB 79396559037, Jurišićeva 2/a, 10000 Zagreb</item>
    </derivirana_varijabla>
  </DomainObject.Predmet.ProtuStrankaListFormatedWithAdressOIB>
  <DomainObject.Predmet.ProtuStrankaListNazivFormated>
    <izvorni_sadrzaj>
      <item>OPORTUNITAS NEKRETNINE d.o.o.</item>
    </izvorni_sadrzaj>
    <derivirana_varijabla naziv="DomainObject.Predmet.ProtuStrankaListNazivFormated_1">
      <item>OPORTUNITAS NEKRETNINE d.o.o.</item>
    </derivirana_varijabla>
  </DomainObject.Predmet.ProtuStrankaListNazivFormated>
  <DomainObject.Predmet.ProtuStrankaListNazivFormatedOIB>
    <izvorni_sadrzaj>
      <item>OPORTUNITAS NEKRETNINE d.o.o., OIB 79396559037</item>
    </izvorni_sadrzaj>
    <derivirana_varijabla naziv="DomainObject.Predmet.ProtuStrankaListNazivFormatedOIB_1">
      <item>OPORTUNITAS NEKRETNINE d.o.o., OIB 79396559037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NEKRETNINE d.o.o.</izvorni_sadrzaj>
    <derivirana_varijabla naziv="DomainObject.Predmet.ProtustrankaIDrugi_1">OPORTUNITAS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OPORTUNITAS NEKRETNINE d.o.o., OIB 79396559037, Jurišićeva 2/a, 10000 Zagreb</izvorni_sadrzaj>
    <derivirana_varijabla naziv="DomainObject.Predmet.ProtustrankaIDrugiAdressOIB_1">OPORTUNITAS NEKRETNINE d.o.o., OIB 79396559037,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NEKRETNINE d.o.o.</item>
      <item>FINA Regionalni centar Zagreb</item>
    </izvorni_sadrzaj>
    <derivirana_varijabla naziv="DomainObject.Predmet.SudioniciListNaziv_1">
      <item>OPORTUNITAS NEKRETNINE d.o.o.</item>
      <item>FINA Regionalni centar Zagreb</item>
    </derivirana_varijabla>
  </DomainObject.Predmet.SudioniciListNaziv>
  <DomainObject.Predmet.SudioniciListAdressOIB>
    <izvorni_sadrzaj>
      <item>OPORTUNITAS NEKRETNINE d.o.o., OIB 79396559037, Jurišićeva 2/a,10000 Zagreb</item>
      <item>FINA Regionalni centar Zagreb, OIB 85821130368, Trg svibanjskih žrtava 1995. 1,10000 Zagreb</item>
    </izvorni_sadrzaj>
    <derivirana_varijabla naziv="DomainObject.Predmet.SudioniciListAdressOIB_1">
      <item>OPORTUNITAS NEKRETNINE d.o.o., OIB 79396559037, Jurišićeva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79396559037</item>
      <item>, OIB 85821130368</item>
    </izvorni_sadrzaj>
    <derivirana_varijabla naziv="DomainObject.Predmet.SudioniciListNazivOIB_1">
      <item>, OIB 79396559037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E1A93-4B4A-40FB-A590-A9C1511B2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505</properties:Words>
  <properties:Characters>2767</properties:Characters>
  <properties:Lines>153</properties:Lines>
  <properties:Paragraphs>27</properties:Paragraphs>
  <properties:TotalTime>435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2017-03-22T11:42:00Z</dcterms:modified>
  <cp:revision>376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