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f569" w14:paraId="285f56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A13EE1">
        <w:rPr>
          <w:rFonts w:cs="Times New Roman" w:hAnsi="Times New Roman" w:ascii="Times New Roman"/>
          <w:b w:val="false"/>
          <w:sz w:val="24"/>
          <w:szCs w:val="24"/>
        </w:rPr>
        <w:t>347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A13EE1">
        <w:t>PROGRESSIVE TIME j.d.o.o., Sisak, Trg bana Josipa Jelačića 3, OIB: 77087128171</w:t>
      </w:r>
      <w:r w:rsidR="00CE4298">
        <w:t>,</w:t>
      </w:r>
      <w:r w:rsidR="00F32EC9">
        <w:t xml:space="preserve"> </w:t>
      </w:r>
      <w:r w:rsidR="00856560">
        <w:t>7. prosinca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A13EE1">
        <w:t>PROGRESSIVE TIME j.d.o.o., Sisak, Trg bana Josipa Jelačića 3, OIB: 77087128171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A13EE1">
        <w:t>PROGRESSIVE TIME j.d.o.o., Sisak, Trg bana Josipa Jelačića 3, OIB: 77087128171,</w:t>
      </w:r>
      <w:r w:rsidR="006C4C3C">
        <w:t xml:space="preserve"> </w:t>
      </w:r>
      <w:r w:rsidR="00A13EE1">
        <w:t>Marti Rostaš, Sisak, Kralaj Zvonimira 22a, OIB: 49008850750</w:t>
      </w:r>
      <w:r w:rsidR="00FA00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56560">
        <w:rPr>
          <w:b/>
        </w:rPr>
        <w:t>7. veljače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856560">
        <w:rPr>
          <w:b/>
        </w:rPr>
        <w:t>9,</w:t>
      </w:r>
      <w:r w:rsidR="00A13EE1">
        <w:rPr>
          <w:b/>
        </w:rPr>
        <w:t xml:space="preserve">15 </w:t>
      </w:r>
      <w:r w:rsidR="00607035">
        <w:rPr>
          <w:b/>
        </w:rPr>
        <w:t>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A13EE1">
        <w:t>2. veljače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A13EE1">
        <w:t>PROGRESSIVE TIME j.d.o.o., Sisak, Trg bana Josipa Jelačića 3, OIB: 77087128171,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56560">
        <w:t>7. prosinca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DB1" w:rsidR="002E1DB1">
      <w:r>
        <w:separator/>
      </w:r>
    </w:p>
  </w:endnote>
  <w:endnote w:id="0" w:type="continuationSeparator">
    <w:p w:rsidRDefault="002E1DB1" w:rsidR="002E1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DB1" w:rsidR="002E1DB1">
      <w:r>
        <w:separator/>
      </w:r>
    </w:p>
  </w:footnote>
  <w:footnote w:id="0" w:type="continuationSeparator">
    <w:p w:rsidRDefault="002E1DB1" w:rsidR="002E1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A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A13EE1">
      <w:rPr>
        <w:rFonts w:hAnsi="Verdana" w:ascii="Verdana"/>
        <w:b w:val="false"/>
        <w:sz w:val="24"/>
        <w:szCs w:val="24"/>
      </w:rPr>
      <w:t>347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83EB7"/>
    <w:rsid w:val="0028452C"/>
    <w:rsid w:val="002B2DD7"/>
    <w:rsid w:val="002B565F"/>
    <w:rsid w:val="002C4255"/>
    <w:rsid w:val="002C5A29"/>
    <w:rsid w:val="002D3D0F"/>
    <w:rsid w:val="002E1DB1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3AC7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13EE1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A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AC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A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A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A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AC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A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A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PROGRESSIVE TIME j.d.o.o. zastupanog po punomoćniku Marta Rostaš</izvorni_sadrzaj>
    <derivirana_varijabla naziv="DomainObject.Predmet.ProtustrankaFormated_1">  PROGRESSIVE TIME j.d.o.o. zastupanog po punomoćniku Marta Rostaš</derivirana_varijabla>
  </DomainObject.Predmet.ProtustrankaFormated>
  <DomainObject.Predmet.ProtustrankaFormatedOIB>
    <izvorni_sadrzaj>  PROGRESSIVE TIME j.d.o.o., OIB 77087128171 zastupanog po punomoćniku Marta Rostaš</izvorni_sadrzaj>
    <derivirana_varijabla naziv="DomainObject.Predmet.ProtustrankaFormatedOIB_1">  PROGRESSIVE TIME j.d.o.o., OIB 77087128171 zastupanog po punomoćniku Marta Rostaš</derivirana_varijabla>
  </DomainObject.Predmet.ProtustrankaFormatedOIB>
  <DomainObject.Predmet.ProtustrankaFormatedWithAdress>
    <izvorni_sadrzaj> PROGRESSIVE TIME j.d.o.o., Trg Bana Josipa Jelačića 3, 44000 Sisak zastupanog po punomoćniku Marta Rostaš</izvorni_sadrzaj>
    <derivirana_varijabla naziv="DomainObject.Predmet.ProtustrankaFormatedWithAdress_1"> PROGRESSIVE TIME j.d.o.o., Trg Bana Josipa Jelačića 3, 44000 Sisak zastupanog po punomoćniku Marta Rostaš</derivirana_varijabla>
  </DomainObject.Predmet.ProtustrankaFormatedWithAdress>
  <DomainObject.Predmet.ProtustrankaFormatedWithAdressOIB>
    <izvorni_sadrzaj> PROGRESSIVE TIME j.d.o.o., OIB 77087128171, Trg Bana Josipa Jelačića 3, 44000 Sisak zastupanog po punomoćniku Marta Rostaš</izvorni_sadrzaj>
    <derivirana_varijabla naziv="DomainObject.Predmet.ProtustrankaFormatedWithAdressOIB_1"> PROGRESSIVE TIME j.d.o.o., OIB 77087128171, Trg Bana Josipa Jelačića 3, 44000 Sisak zastupanog po punomoćniku Marta Rostaš</derivirana_varijabla>
  </DomainObject.Predmet.ProtustrankaFormatedWithAdressOIB>
  <DomainObject.Predmet.ProtustrankaWithAdress>
    <izvorni_sadrzaj>PROGRESSIVE TIME j.d.o.o. Trg Bana Josipa Jelačića 3, 44000 Sisak</izvorni_sadrzaj>
    <derivirana_varijabla naziv="DomainObject.Predmet.ProtustrankaWithAdress_1">PROGRESSIVE TIME j.d.o.o. Trg Bana Josipa Jelačića 3, 44000 Sisak</derivirana_varijabla>
  </DomainObject.Predmet.ProtustrankaWithAdress>
  <DomainObject.Predmet.ProtustrankaWithAdressOIB>
    <izvorni_sadrzaj>PROGRESSIVE TIME j.d.o.o., OIB 77087128171, Trg Bana Josipa Jelačića 3, 44000 Sisak</izvorni_sadrzaj>
    <derivirana_varijabla naziv="DomainObject.Predmet.ProtustrankaWithAdressOIB_1">PROGRESSIVE TIME j.d.o.o., OIB 77087128171, Trg Bana Josipa Jelačića 3, 44000 Sisak</derivirana_varijabla>
  </DomainObject.Predmet.ProtustrankaWithAdressOIB>
  <DomainObject.Predmet.ProtustrankaNazivFormated>
    <izvorni_sadrzaj>PROGRESSIVE TIME j.d.o.o.</izvorni_sadrzaj>
    <derivirana_varijabla naziv="DomainObject.Predmet.ProtustrankaNazivFormated_1">PROGRESSIVE TIME j.d.o.o.</derivirana_varijabla>
  </DomainObject.Predmet.ProtustrankaNazivFormated>
  <DomainObject.Predmet.ProtustrankaNazivFormatedOIB>
    <izvorni_sadrzaj>PROGRESSIVE TIME j.d.o.o., OIB 77087128171</izvorni_sadrzaj>
    <derivirana_varijabla naziv="DomainObject.Predmet.ProtustrankaNazivFormatedOIB_1">PROGRESSIVE TIME j.d.o.o., OIB 77087128171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PROGRESSIVE TIME j.d.o.o. zastupanog po punomoćniku Marta Rostaš</item>
    </izvorni_sadrzaj>
    <derivirana_varijabla naziv="DomainObject.Predmet.ProtuStrankaListFormated_1">
      <item>PROGRESSIVE TIME j.d.o.o. zastupanog po punomoćniku Marta Rostaš</item>
    </derivirana_varijabla>
  </DomainObject.Predmet.ProtuStrankaListFormated>
  <DomainObject.Predmet.ProtuStrankaListFormatedOIB>
    <izvorni_sadrzaj>
      <item>PROGRESSIVE TIME j.d.o.o., OIB 77087128171 zastupanog po punomoćniku Marta Rostaš</item>
    </izvorni_sadrzaj>
    <derivirana_varijabla naziv="DomainObject.Predmet.ProtuStrankaListFormatedOIB_1">
      <item>PROGRESSIVE TIME j.d.o.o., OIB 77087128171 zastupanog po punomoćniku Marta Rostaš</item>
    </derivirana_varijabla>
  </DomainObject.Predmet.ProtuStrankaListFormatedOIB>
  <DomainObject.Predmet.ProtuStrankaListFormatedWithAdress>
    <izvorni_sadrzaj>
      <item>PROGRESSIVE TIME j.d.o.o., Trg Bana Josipa Jelačića 3, 44000 Sisak zastupanog po punomoćniku Marta Rostaš</item>
    </izvorni_sadrzaj>
    <derivirana_varijabla naziv="DomainObject.Predmet.ProtuStrankaListFormatedWithAdress_1">
      <item>PROGRESSIVE TIME j.d.o.o., Trg Bana Josipa Jelačića 3, 44000 Sisak zastupanog po punomoćniku Marta Rostaš</item>
    </derivirana_varijabla>
  </DomainObject.Predmet.ProtuStrankaListFormatedWithAdress>
  <DomainObject.Predmet.ProtuStrankaListFormatedWithAdressOIB>
    <izvorni_sadrzaj>
      <item>PROGRESSIVE TIME j.d.o.o., OIB 77087128171, Trg Bana Josipa Jelačića 3, 44000 Sisak zastupanog po punomoćniku Marta Rostaš</item>
    </izvorni_sadrzaj>
    <derivirana_varijabla naziv="DomainObject.Predmet.ProtuStrankaListFormatedWithAdressOIB_1">
      <item>PROGRESSIVE TIME j.d.o.o., OIB 77087128171, Trg Bana Josipa Jelačića 3, 44000 Sisak zastupanog po punomoćniku Marta Rostaš</item>
    </derivirana_varijabla>
  </DomainObject.Predmet.ProtuStrankaListFormatedWithAdressOIB>
  <DomainObject.Predmet.ProtuStrankaListNazivFormated>
    <izvorni_sadrzaj>
      <item>PROGRESSIVE TIME j.d.o.o.</item>
    </izvorni_sadrzaj>
    <derivirana_varijabla naziv="DomainObject.Predmet.ProtuStrankaListNazivFormated_1">
      <item>PROGRESSIVE TIME j.d.o.o.</item>
    </derivirana_varijabla>
  </DomainObject.Predmet.ProtuStrankaListNazivFormated>
  <DomainObject.Predmet.ProtuStrankaListNazivFormatedOIB>
    <izvorni_sadrzaj>
      <item>PROGRESSIVE TIME j.d.o.o., OIB 77087128171</item>
    </izvorni_sadrzaj>
    <derivirana_varijabla naziv="DomainObject.Predmet.ProtuStrankaListNazivFormatedOIB_1">
      <item>PROGRESSIVE TIME j.d.o.o., OIB 77087128171</item>
    </derivirana_varijabla>
  </DomainObject.Predmet.ProtuStrankaListNazivFormatedOIB>
  <DomainObject.Predmet.OstaliListFormated>
    <izvorni_sadrzaj>
      <item>Marta Rostaš punomoćnik sudionika u postupku PROGRESSIVE TIME j.d.o.o.</item>
    </izvorni_sadrzaj>
    <derivirana_varijabla naziv="DomainObject.Predmet.OstaliListFormated_1">
      <item>Marta Rostaš punomoćnik sudionika u postupku PROGRESSIVE TIME j.d.o.o.</item>
    </derivirana_varijabla>
  </DomainObject.Predmet.OstaliListFormated>
  <DomainObject.Predmet.OstaliListFormatedOIB>
    <izvorni_sadrzaj>
      <item>Marta Rostaš, OIB 49008850750 punomoćnik sudionika u postupku PROGRESSIVE TIME j.d.o.o.</item>
    </izvorni_sadrzaj>
    <derivirana_varijabla naziv="DomainObject.Predmet.OstaliListFormatedOIB_1">
      <item>Marta Rostaš, OIB 49008850750 punomoćnik sudionika u postupku PROGRESSIVE TIME j.d.o.o.</item>
    </derivirana_varijabla>
  </DomainObject.Predmet.OstaliListFormatedOIB>
  <DomainObject.Predmet.OstaliListFormatedWithAdress>
    <izvorni_sadrzaj>
      <item>Marta Rostaš, Kralja Zvonimira 22a, 44000 Sisak punomoćnik sudionika u postupku PROGRESSIVE TIME j.d.o.o.</item>
    </izvorni_sadrzaj>
    <derivirana_varijabla naziv="DomainObject.Predmet.OstaliListFormatedWithAdress_1">
      <item>Marta Rostaš, Kralja Zvonimira 22a, 44000 Sisak punomoćnik sudionika u postupku PROGRESSIVE TIME j.d.o.o.</item>
    </derivirana_varijabla>
  </DomainObject.Predmet.OstaliListFormatedWithAdress>
  <DomainObject.Predmet.OstaliListFormatedWithAdressOIB>
    <izvorni_sadrzaj>
      <item>Marta Rostaš, OIB 49008850750, Kralja Zvonimira 22a, 44000 Sisak punomoćnik sudionika u postupku PROGRESSIVE TIME j.d.o.o.</item>
    </izvorni_sadrzaj>
    <derivirana_varijabla naziv="DomainObject.Predmet.OstaliListFormatedWithAdressOIB_1">
      <item>Marta Rostaš, OIB 49008850750, Kralja Zvonimira 22a, 44000 Sisak punomoćnik sudionika u postupku PROGRESSIVE TIME j.d.o.o.</item>
    </derivirana_varijabla>
  </DomainObject.Predmet.OstaliListFormatedWithAdressOIB>
  <DomainObject.Predmet.OstaliListNazivFormated>
    <izvorni_sadrzaj>
      <item>Marta Rostaš</item>
    </izvorni_sadrzaj>
    <derivirana_varijabla naziv="DomainObject.Predmet.OstaliListNazivFormated_1">
      <item>Marta Rostaš</item>
    </derivirana_varijabla>
  </DomainObject.Predmet.OstaliListNazivFormated>
  <DomainObject.Predmet.OstaliListNazivFormatedOIB>
    <izvorni_sadrzaj>
      <item>Marta Rostaš, OIB 49008850750</item>
    </izvorni_sadrzaj>
    <derivirana_varijabla naziv="DomainObject.Predmet.OstaliListNazivFormatedOIB_1">
      <item>Marta Rostaš, OIB 49008850750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PROGRESSIVE TIME j.d.o.o.</izvorni_sadrzaj>
    <derivirana_varijabla naziv="DomainObject.Predmet.ProtustrankaIDrugi_1">PROGRESSIVE TIME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PROGRESSIVE TIME j.d.o.o., OIB 77087128171, Trg Bana Josipa Jelačića 3, 44000 Sisak</izvorni_sadrzaj>
    <derivirana_varijabla naziv="DomainObject.Predmet.ProtustrankaIDrugiAdressOIB_1">PROGRESSIVE TIME j.d.o.o., OIB 77087128171, Trg Bana Josipa Jelačića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PROGRESSIVE TIME j.d.o.o.</item>
      <item>Marta Rostaš</item>
    </izvorni_sadrzaj>
    <derivirana_varijabla naziv="DomainObject.Predmet.SudioniciListNaziv_1">
      <item>FINA Regionalni centar Zagreb</item>
      <item>PROGRESSIVE TIME j.d.o.o.</item>
      <item>Marta Rostaš</item>
    </derivirana_varijabla>
  </DomainObject.Predmet.SudioniciListNaziv>
  <DomainObject.Predmet.SudioniciListAdressOIB>
    <izvorni_sadrzaj>
      <item>FINA Regionalni centar Zagreb, OIB 85821130368, Trg svibanjskih žrtava 1995. 1,10000 Zagreb</item>
      <item>PROGRESSIVE TIME j.d.o.o., OIB 77087128171, Trg Bana Josipa Jelačića 3,44000 Sisak</item>
      <item>Marta Rostaš, OIB 49008850750, Kralja Zvonimira 22a,44000 Sisak</item>
    </izvorni_sadrzaj>
    <derivirana_varijabla naziv="DomainObject.Predmet.SudioniciListAdressOIB_1">
      <item>FINA Regionalni centar Zagreb, OIB 85821130368, Trg svibanjskih žrtava 1995. 1,10000 Zagreb</item>
      <item>PROGRESSIVE TIME j.d.o.o., OIB 77087128171, Trg Bana Josipa Jelačića 3,44000 Sisak</item>
      <item>Marta Rostaš, OIB 49008850750, Kralja Zvonimira 22a,44000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77087128171</item>
      <item>, OIB 49008850750</item>
    </izvorni_sadrzaj>
    <derivirana_varijabla naziv="DomainObject.Predmet.SudioniciListNazivOIB_1">
      <item>, OIB 85821130368</item>
      <item>, OIB 77087128171</item>
      <item>, OIB 49008850750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60994-27F0-457A-8521-B03C414DB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902</properties:Words>
  <properties:Characters>4674</properties:Characters>
  <properties:Lines>135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2017-12-07T09:19:00Z</dcterms:created>
  <dc:creator>Korisnik</dc:creator>
  <cp:lastModifiedBy>Draženka Prpić</cp:lastModifiedBy>
  <cp:lastPrinted>2017-12-07T09:19:00Z</cp:lastPrinted>
  <dcterms:modified xmlns:xsi="http://www.w3.org/2001/XMLSchema-instance" xsi:type="dcterms:W3CDTF">2017-12-07T09:19:00Z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