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4fc3" w14:paraId="2814fc3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BD3241">
        <w:rPr>
          <w:lang w:val="hr-HR"/>
        </w:rPr>
        <w:t xml:space="preserve">  </w:t>
      </w:r>
      <w:r w:rsidR="00D43F1B">
        <w:rPr>
          <w:lang w:val="hr-HR"/>
        </w:rPr>
        <w:t>Broj: 2/St-931/2018-14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D43F1B" w:rsidRPr="00D43F1B">
        <w:rPr>
          <w:b/>
          <w:color w:themeColor="text1" w:val="000000"/>
        </w:rPr>
        <w:t>TERMOHIT d.o.o., OIB: 84269820759 sa sjedištem u Naselje Slavonija I 1/16, Slavonski Brod</w:t>
      </w:r>
      <w:r w:rsidR="008D31C8">
        <w:rPr>
          <w:color w:themeColor="text1" w:val="000000"/>
        </w:rPr>
        <w:t>, dana</w:t>
      </w:r>
      <w:r w:rsidR="00192661">
        <w:rPr>
          <w:color w:themeColor="text1" w:val="000000"/>
        </w:rPr>
        <w:t xml:space="preserve"> </w:t>
      </w:r>
      <w:r w:rsidR="00BD4870">
        <w:rPr>
          <w:color w:themeColor="text1" w:val="000000"/>
        </w:rPr>
        <w:t>15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  <w:r w:rsidR="00BD3241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000754" w:rsidP="00BD3241" w:rsidR="00000754">
      <w:pPr>
        <w:pStyle w:val="Bezproreda"/>
        <w:jc w:val="both"/>
        <w:rPr>
          <w:rFonts w:cs="Times New Roman" w:hAnsi="Times New Roman" w:ascii="Times New Roman"/>
        </w:rPr>
      </w:pPr>
    </w:p>
    <w:p w:rsidRDefault="00B96089" w:rsidP="00BD3241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000754" w:rsidRPr="00000754">
        <w:rPr>
          <w:rFonts w:cs="Times New Roman" w:hAnsi="Times New Roman" w:ascii="Times New Roman"/>
          <w:b/>
          <w:sz w:val="24"/>
          <w:szCs w:val="24"/>
        </w:rPr>
        <w:t>MARIJA MOROSAVLJEVIĆ HMILEVSKI, OIB: 06870279016, Slavonski Brod, JOSIPA EUGENA TOMIĆA 27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1F66BF">
        <w:rPr>
          <w:b/>
          <w:lang w:val="hr-HR"/>
        </w:rPr>
        <w:t>931</w:t>
      </w:r>
      <w:r w:rsidR="0052659F" w:rsidRPr="0052659F">
        <w:rPr>
          <w:b/>
          <w:lang w:val="hr-HR"/>
        </w:rPr>
        <w:t>/</w:t>
      </w:r>
      <w:r w:rsidR="001F66BF">
        <w:rPr>
          <w:b/>
          <w:lang w:val="hr-HR"/>
        </w:rPr>
        <w:t>2018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1F66BF">
        <w:rPr>
          <w:b/>
          <w:lang w:val="hr-HR"/>
        </w:rPr>
        <w:t>931</w:t>
      </w:r>
      <w:r w:rsidR="0052659F">
        <w:rPr>
          <w:b/>
          <w:lang w:val="hr-HR"/>
        </w:rPr>
        <w:t>-</w:t>
      </w:r>
      <w:r w:rsidR="001F66BF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000754" w:rsidRPr="00000754">
        <w:rPr>
          <w:b/>
        </w:rPr>
        <w:t>MARIJA MOROSAVLJEVIĆ HMILEVSKI, OIB: 06870279016, Slavonski Brod, JOSIPA EUGENA TOMIĆA 27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000754" w:rsidRPr="00000754">
        <w:rPr>
          <w:b/>
        </w:rPr>
        <w:t>MARIJA MOROSAVLJEVIĆ HMILEVSKI, OIB: 06870279016, Slavonski Brod, JOSIPA EUGENA TOMIĆA 27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1F66BF">
        <w:rPr>
          <w:b/>
          <w:lang w:val="hr-HR"/>
        </w:rPr>
        <w:t>931</w:t>
      </w:r>
      <w:r w:rsidR="006E2E70">
        <w:rPr>
          <w:b/>
          <w:lang w:val="hr-HR"/>
        </w:rPr>
        <w:t>-</w:t>
      </w:r>
      <w:r w:rsidR="001F66BF">
        <w:rPr>
          <w:b/>
          <w:lang w:val="hr-HR"/>
        </w:rPr>
        <w:t>2018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1F66BF">
        <w:rPr>
          <w:b/>
          <w:lang w:val="hr-HR"/>
        </w:rPr>
        <w:t>931</w:t>
      </w:r>
      <w:r w:rsidR="006E2E70">
        <w:rPr>
          <w:b/>
          <w:lang w:val="hr-HR"/>
        </w:rPr>
        <w:t>-</w:t>
      </w:r>
      <w:r w:rsidR="001F66BF">
        <w:rPr>
          <w:b/>
          <w:lang w:val="hr-HR"/>
        </w:rPr>
        <w:t>2018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000754" w:rsidRPr="00000754">
        <w:rPr>
          <w:b/>
        </w:rPr>
        <w:t>MARIJA MOROSAVLJEVIĆ HMILEVSKI, OIB: 06870279016, Slavonski Brod, JOSIPA EUGENA TOMIĆA 27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C84EEE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4D55FB">
        <w:rPr>
          <w:lang w:val="hr-HR"/>
        </w:rPr>
        <w:t>444</w:t>
      </w:r>
      <w:r>
        <w:rPr>
          <w:lang w:val="hr-HR"/>
        </w:rPr>
        <w:t xml:space="preserve">. st. </w:t>
      </w:r>
      <w:r w:rsidR="006110E5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6110E5">
        <w:rPr>
          <w:lang w:val="hr-HR"/>
        </w:rPr>
        <w:t>zahtjev</w:t>
      </w:r>
      <w:r w:rsidR="00D82D1A">
        <w:rPr>
          <w:lang w:val="hr-HR"/>
        </w:rPr>
        <w:t xml:space="preserve">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</w:t>
      </w:r>
      <w:r w:rsidR="006110E5">
        <w:rPr>
          <w:lang w:val="hr-HR"/>
        </w:rPr>
        <w:t>zahtjevu</w:t>
      </w:r>
      <w:r>
        <w:rPr>
          <w:lang w:val="hr-HR"/>
        </w:rPr>
        <w:t xml:space="preserve"> za otvaranje stečajnog postupka nad stečajnim dužnikom navodi da na dan </w:t>
      </w:r>
      <w:r w:rsidR="004D55FB">
        <w:rPr>
          <w:lang w:val="hr-HR"/>
        </w:rPr>
        <w:t>1</w:t>
      </w:r>
      <w:r w:rsidR="0017370D">
        <w:rPr>
          <w:lang w:val="hr-HR"/>
        </w:rPr>
        <w:t xml:space="preserve">. </w:t>
      </w:r>
      <w:r w:rsidR="004D55FB">
        <w:rPr>
          <w:lang w:val="hr-HR"/>
        </w:rPr>
        <w:t>rujna</w:t>
      </w:r>
      <w:r w:rsidR="0017370D">
        <w:rPr>
          <w:lang w:val="hr-HR"/>
        </w:rPr>
        <w:t xml:space="preserve"> 2015.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6110E5">
        <w:rPr>
          <w:lang w:val="hr-HR"/>
        </w:rPr>
        <w:t>151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6110E5">
        <w:rPr>
          <w:lang w:val="hr-HR"/>
        </w:rPr>
        <w:t>5.600.187,52</w:t>
      </w:r>
      <w:r w:rsidR="0017370D" w:rsidRPr="0017370D">
        <w:rPr>
          <w:lang w:val="hr-HR"/>
        </w:rPr>
        <w:t xml:space="preserve"> kn</w:t>
      </w:r>
      <w:r w:rsidR="006110E5">
        <w:rPr>
          <w:lang w:val="hr-HR"/>
        </w:rPr>
        <w:t>, te da nema zaposlenih</w:t>
      </w:r>
      <w:r w:rsidR="00DC717F">
        <w:rPr>
          <w:lang w:val="hr-HR"/>
        </w:rPr>
        <w:t>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192661">
        <w:rPr>
          <w:lang w:val="hr-HR"/>
        </w:rPr>
        <w:t xml:space="preserve"> </w:t>
      </w:r>
      <w:r w:rsidR="00472537">
        <w:rPr>
          <w:lang w:val="hr-HR"/>
        </w:rPr>
        <w:t>15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6110E5">
        <w:rPr>
          <w:b/>
        </w:rPr>
        <w:t xml:space="preserve">MARIJA MOROSAVLJEVIĆ HMILEVSKI, Slavonski Brod, JOSIPA EUGENA </w:t>
      </w:r>
      <w:r w:rsidR="000B4023">
        <w:rPr>
          <w:b/>
        </w:rPr>
        <w:t xml:space="preserve">  </w:t>
      </w:r>
      <w:r w:rsidR="000B4023">
        <w:rPr>
          <w:b/>
        </w:rPr>
        <w:br/>
        <w:t xml:space="preserve">  </w:t>
      </w:r>
      <w:r w:rsidR="006110E5" w:rsidRPr="006110E5">
        <w:rPr>
          <w:b/>
        </w:rPr>
        <w:t>TOMIĆA 27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3625" w:rsidP="00AF1998" w:rsidR="00323625">
      <w:r>
        <w:separator/>
      </w:r>
    </w:p>
  </w:endnote>
  <w:endnote w:id="0" w:type="continuationSeparator">
    <w:p w:rsidRDefault="00323625" w:rsidP="00AF1998" w:rsidR="00323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B03" w:rsidRPr="00515B03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3625" w:rsidP="00AF1998" w:rsidR="00323625">
      <w:r>
        <w:separator/>
      </w:r>
    </w:p>
  </w:footnote>
  <w:footnote w:id="0" w:type="continuationSeparator">
    <w:p w:rsidRDefault="00323625" w:rsidP="00AF1998" w:rsidR="00323625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0754"/>
    <w:rsid w:val="0000363B"/>
    <w:rsid w:val="00011BC1"/>
    <w:rsid w:val="00025720"/>
    <w:rsid w:val="00046621"/>
    <w:rsid w:val="00063A4C"/>
    <w:rsid w:val="0007031A"/>
    <w:rsid w:val="0007122D"/>
    <w:rsid w:val="00085CB7"/>
    <w:rsid w:val="00091FC7"/>
    <w:rsid w:val="000929AD"/>
    <w:rsid w:val="000A5D8F"/>
    <w:rsid w:val="000B4023"/>
    <w:rsid w:val="000C65D8"/>
    <w:rsid w:val="000D6116"/>
    <w:rsid w:val="00101E61"/>
    <w:rsid w:val="00122D8E"/>
    <w:rsid w:val="00127A4C"/>
    <w:rsid w:val="0013593E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66BF"/>
    <w:rsid w:val="001F7AF7"/>
    <w:rsid w:val="00202D14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22298"/>
    <w:rsid w:val="00323625"/>
    <w:rsid w:val="003314E7"/>
    <w:rsid w:val="00340D67"/>
    <w:rsid w:val="003417FF"/>
    <w:rsid w:val="00350EB0"/>
    <w:rsid w:val="00354697"/>
    <w:rsid w:val="00387103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72537"/>
    <w:rsid w:val="00486B82"/>
    <w:rsid w:val="00497192"/>
    <w:rsid w:val="004A3BCA"/>
    <w:rsid w:val="004B2BC9"/>
    <w:rsid w:val="004B3E5B"/>
    <w:rsid w:val="004C04DB"/>
    <w:rsid w:val="004C21B9"/>
    <w:rsid w:val="004C50E1"/>
    <w:rsid w:val="004D55FB"/>
    <w:rsid w:val="004F399A"/>
    <w:rsid w:val="004F4ECA"/>
    <w:rsid w:val="0050531A"/>
    <w:rsid w:val="00515B03"/>
    <w:rsid w:val="0052076E"/>
    <w:rsid w:val="005230D1"/>
    <w:rsid w:val="00525DBB"/>
    <w:rsid w:val="0052659F"/>
    <w:rsid w:val="00532D53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110E5"/>
    <w:rsid w:val="00624FB6"/>
    <w:rsid w:val="00625645"/>
    <w:rsid w:val="00627C2F"/>
    <w:rsid w:val="00632C3A"/>
    <w:rsid w:val="00655255"/>
    <w:rsid w:val="00661E3A"/>
    <w:rsid w:val="00677CCF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12B7B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0D89"/>
    <w:rsid w:val="00A86B72"/>
    <w:rsid w:val="00AC54F1"/>
    <w:rsid w:val="00AE1804"/>
    <w:rsid w:val="00AE403C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D3241"/>
    <w:rsid w:val="00BD4870"/>
    <w:rsid w:val="00BE786A"/>
    <w:rsid w:val="00C15AD9"/>
    <w:rsid w:val="00C21100"/>
    <w:rsid w:val="00C24C5C"/>
    <w:rsid w:val="00C34B57"/>
    <w:rsid w:val="00C469F5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84EEE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43F1B"/>
    <w:rsid w:val="00D524E8"/>
    <w:rsid w:val="00D710DE"/>
    <w:rsid w:val="00D82D1A"/>
    <w:rsid w:val="00D9134E"/>
    <w:rsid w:val="00D9216D"/>
    <w:rsid w:val="00D9437A"/>
    <w:rsid w:val="00DA1AAB"/>
    <w:rsid w:val="00DB1022"/>
    <w:rsid w:val="00DB7AD2"/>
    <w:rsid w:val="00DC37FD"/>
    <w:rsid w:val="00DC717F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632CB"/>
    <w:rsid w:val="00E73616"/>
    <w:rsid w:val="00E76030"/>
    <w:rsid w:val="00E8418D"/>
    <w:rsid w:val="00E8424F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15B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B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B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B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B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15B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B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B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B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B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St-931/2018</izvorni_sadrzaj>
    <derivirana_varijabla naziv="DomainObject.Predmet.OznakaBroj_1">St-931/2018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TERMOHIT d.o.o. za trgovinu i usluge</izvorni_sadrzaj>
    <derivirana_varijabla naziv="DomainObject.Predmet.ProtustrankaFormated_1">  TERMOHIT d.o.o. za trgovinu i usluge</derivirana_varijabla>
  </DomainObject.Predmet.ProtustrankaFormated>
  <DomainObject.Predmet.ProtustrankaFormatedOIB>
    <izvorni_sadrzaj>  TERMOHIT d.o.o. za trgovinu i usluge, OIB 84269820759</izvorni_sadrzaj>
    <derivirana_varijabla naziv="DomainObject.Predmet.ProtustrankaFormatedOIB_1">  TERMOHIT d.o.o. za trgovinu i usluge, OIB 84269820759</derivirana_varijabla>
  </DomainObject.Predmet.ProtustrankaFormatedOIB>
  <DomainObject.Predmet.ProtustrankaFormatedWithAdress>
    <izvorni_sadrzaj> TERMOHIT d.o.o. za trgovinu i usluge, Naselje Slavonija I 1/16, 35000 Slavonski Brod</izvorni_sadrzaj>
    <derivirana_varijabla naziv="DomainObject.Predmet.ProtustrankaFormatedWithAdress_1"> TERMOHIT d.o.o. za trgovinu i usluge, Naselje Slavonija I 1/16, 35000 Slavonski Brod</derivirana_varijabla>
  </DomainObject.Predmet.ProtustrankaFormatedWithAdress>
  <DomainObject.Predmet.ProtustrankaFormatedWithAdressOIB>
    <izvorni_sadrzaj> TERMOHIT d.o.o. za trgovinu i usluge, OIB 84269820759, Naselje Slavonija I 1/16, 35000 Slavonski Brod</izvorni_sadrzaj>
    <derivirana_varijabla naziv="DomainObject.Predmet.ProtustrankaFormatedWithAdressOIB_1"> TERMOHIT d.o.o. za trgovinu i usluge, OIB 84269820759, Naselje Slavonija I 1/16, 35000 Slavonski Brod</derivirana_varijabla>
  </DomainObject.Predmet.ProtustrankaFormatedWithAdressOIB>
  <DomainObject.Predmet.ProtustrankaWithAdress>
    <izvorni_sadrzaj>TERMOHIT d.o.o. za trgovinu i usluge Naselje Slavonija I 1/16, 35000 Slavonski Brod</izvorni_sadrzaj>
    <derivirana_varijabla naziv="DomainObject.Predmet.ProtustrankaWithAdress_1">TERMOHIT d.o.o. za trgovinu i usluge Naselje Slavonija I 1/16, 35000 Slavonski Brod</derivirana_varijabla>
  </DomainObject.Predmet.ProtustrankaWithAdress>
  <DomainObject.Predmet.ProtustrankaWithAdressOIB>
    <izvorni_sadrzaj>TERMOHIT d.o.o. za trgovinu i usluge, OIB 84269820759, Naselje Slavonija I 1/16, 35000 Slavonski Brod</izvorni_sadrzaj>
    <derivirana_varijabla naziv="DomainObject.Predmet.ProtustrankaWithAdressOIB_1">TERMOHIT d.o.o. za trgovinu i usluge, OIB 84269820759, Naselje Slavonija I 1/16, 35000 Slavonski Brod</derivirana_varijabla>
  </DomainObject.Predmet.ProtustrankaWithAdressOIB>
  <DomainObject.Predmet.ProtustrankaNazivFormated>
    <izvorni_sadrzaj>TERMOHIT d.o.o. za trgovinu i usluge</izvorni_sadrzaj>
    <derivirana_varijabla naziv="DomainObject.Predmet.ProtustrankaNazivFormated_1">TERMOHIT d.o.o. za trgovinu i usluge</derivirana_varijabla>
  </DomainObject.Predmet.ProtustrankaNazivFormated>
  <DomainObject.Predmet.ProtustrankaNazivFormatedOIB>
    <izvorni_sadrzaj>TERMOHIT d.o.o. za trgovinu i usluge, OIB 84269820759</izvorni_sadrzaj>
    <derivirana_varijabla naziv="DomainObject.Predmet.ProtustrankaNazivFormatedOIB_1">TERMOHIT d.o.o. za trgovinu i usluge, OIB 84269820759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JADRANSKA BANKA dioničko društvo</izvorni_sadrzaj>
    <derivirana_varijabla naziv="DomainObject.Predmet.StrankaFormated_1">  JADRANSKA BANKA dioničko društvo</derivirana_varijabla>
  </DomainObject.Predmet.StrankaFormated>
  <DomainObject.Predmet.StrankaFormatedOIB>
    <izvorni_sadrzaj>  JADRANSKA BANKA dioničko društvo, OIB 02899494784</izvorni_sadrzaj>
    <derivirana_varijabla naziv="DomainObject.Predmet.StrankaFormatedOIB_1">  JADRANSKA BANKA dioničko društvo, OIB 02899494784</derivirana_varijabla>
  </DomainObject.Predmet.StrankaFormatedOIB>
  <DomainObject.Predmet.StrankaFormatedWithAdress>
    <izvorni_sadrzaj> JADRANSKA BANKA dioničko društvo, Ante Starčevića 4, 22000 Šibenik</izvorni_sadrzaj>
    <derivirana_varijabla naziv="DomainObject.Predmet.StrankaFormatedWithAdress_1"> JADRANSKA BANKA dioničko društvo, Ante Starčevića 4, 22000 Šibenik</derivirana_varijabla>
  </DomainObject.Predmet.StrankaFormatedWithAdress>
  <DomainObject.Predmet.StrankaFormatedWithAdressOIB>
    <izvorni_sadrzaj> JADRANSKA BANKA dioničko društvo, OIB 02899494784, Ante Starčevića 4, 22000 Šibenik</izvorni_sadrzaj>
    <derivirana_varijabla naziv="DomainObject.Predmet.StrankaFormatedWithAdressOIB_1"> JADRANSKA BANKA dioničko društvo, OIB 02899494784, Ante Starčevića 4, 22000 Šibenik</derivirana_varijabla>
  </DomainObject.Predmet.StrankaFormatedWithAdressOIB>
  <DomainObject.Predmet.StrankaWithAdress>
    <izvorni_sadrzaj>JADRANSKA BANKA dioničko društvo Ante Starčevića 4,22000 Šibenik</izvorni_sadrzaj>
    <derivirana_varijabla naziv="DomainObject.Predmet.StrankaWithAdress_1">JADRANSKA BANKA dioničko društvo Ante Starčevića 4,22000 Šibenik</derivirana_varijabla>
  </DomainObject.Predmet.StrankaWithAdress>
  <DomainObject.Predmet.StrankaWithAdressOIB>
    <izvorni_sadrzaj>JADRANSKA BANKA dioničko društvo, OIB 02899494784, Ante Starčevića 4,22000 Šibenik</izvorni_sadrzaj>
    <derivirana_varijabla naziv="DomainObject.Predmet.StrankaWithAdressOIB_1">JADRANSKA BANKA dioničko društvo, OIB 02899494784, Ante Starčevića 4,22000 Šibenik</derivirana_varijabla>
  </DomainObject.Predmet.StrankaWithAdressOIB>
  <DomainObject.Predmet.StrankaNazivFormated>
    <izvorni_sadrzaj>JADRANSKA BANKA dioničko društvo</izvorni_sadrzaj>
    <derivirana_varijabla naziv="DomainObject.Predmet.StrankaNazivFormated_1">JADRANSKA BANKA dioničko društvo</derivirana_varijabla>
  </DomainObject.Predmet.StrankaNazivFormated>
  <DomainObject.Predmet.StrankaNazivFormatedOIB>
    <izvorni_sadrzaj>JADRANSKA BANKA dioničko društvo, OIB 02899494784</izvorni_sadrzaj>
    <derivirana_varijabla naziv="DomainObject.Predmet.StrankaNazivFormatedOIB_1">JADRANSKA BANKA dioničko društvo, OIB 02899494784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JADRANSKA BANKA dioničko društvo</item>
    </izvorni_sadrzaj>
    <derivirana_varijabla naziv="DomainObject.Predmet.StrankaListFormated_1">
      <item>JADRANSKA BANKA dioničko društvo</item>
    </derivirana_varijabla>
  </DomainObject.Predmet.StrankaListFormated>
  <DomainObject.Predmet.StrankaListFormatedOIB>
    <izvorni_sadrzaj>
      <item>JADRANSKA BANKA dioničko društvo, OIB 02899494784</item>
    </izvorni_sadrzaj>
    <derivirana_varijabla naziv="DomainObject.Predmet.StrankaListFormatedOIB_1">
      <item>JADRANSKA BANKA dioničko društvo, OIB 02899494784</item>
    </derivirana_varijabla>
  </DomainObject.Predmet.StrankaListFormatedOIB>
  <DomainObject.Predmet.StrankaListFormatedWithAdress>
    <izvorni_sadrzaj>
      <item>JADRANSKA BANKA dioničko društvo, Ante Starčevića 4, 22000 Šibenik</item>
    </izvorni_sadrzaj>
    <derivirana_varijabla naziv="DomainObject.Predmet.StrankaListFormatedWithAdress_1">
      <item>JADRANSKA BANKA dioničko društvo, Ante Starčevića 4, 22000 Šibenik</item>
    </derivirana_varijabla>
  </DomainObject.Predmet.StrankaListFormatedWithAdress>
  <DomainObject.Predmet.StrankaListFormatedWithAdressOIB>
    <izvorni_sadrzaj>
      <item>JADRANSKA BANKA dioničko društvo, OIB 02899494784, Ante Starčevića 4, 22000 Šibenik</item>
    </izvorni_sadrzaj>
    <derivirana_varijabla naziv="DomainObject.Predmet.StrankaListFormatedWithAdressOIB_1"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JADRANSKA BANKA dioničko društvo</item>
    </izvorni_sadrzaj>
    <derivirana_varijabla naziv="DomainObject.Predmet.StrankaListNazivFormated_1">
      <item>JADRANSKA BANKA dioničko društvo</item>
    </derivirana_varijabla>
  </DomainObject.Predmet.StrankaListNazivFormated>
  <DomainObject.Predmet.StrankaListNazivFormatedOIB>
    <izvorni_sadrzaj>
      <item>JADRANSKA BANKA dioničko društvo, OIB 02899494784</item>
    </izvorni_sadrzaj>
    <derivirana_varijabla naziv="DomainObject.Predmet.StrankaListNazivFormatedOIB_1">
      <item>JADRANSKA BANKA dioničko društvo, OIB 02899494784</item>
    </derivirana_varijabla>
  </DomainObject.Predmet.StrankaListNazivFormatedOIB>
  <DomainObject.Predmet.ProtuStrankaListFormated>
    <izvorni_sadrzaj>
      <item>TERMOHIT d.o.o. za trgovinu i usluge</item>
    </izvorni_sadrzaj>
    <derivirana_varijabla naziv="DomainObject.Predmet.ProtuStrankaListFormated_1">
      <item>TERMOHIT d.o.o. za trgovinu i usluge</item>
    </derivirana_varijabla>
  </DomainObject.Predmet.ProtuStrankaListFormated>
  <DomainObject.Predmet.ProtuStrankaListFormatedOIB>
    <izvorni_sadrzaj>
      <item>TERMOHIT d.o.o. za trgovinu i usluge, OIB 84269820759</item>
    </izvorni_sadrzaj>
    <derivirana_varijabla naziv="DomainObject.Predmet.ProtuStrankaListFormatedOIB_1">
      <item>TERMOHIT d.o.o. za trgovinu i usluge, OIB 84269820759</item>
    </derivirana_varijabla>
  </DomainObject.Predmet.ProtuStrankaListFormatedOIB>
  <DomainObject.Predmet.ProtuStrankaListFormatedWithAdress>
    <izvorni_sadrzaj>
      <item>TERMOHIT d.o.o. za trgovinu i usluge, Naselje Slavonija I 1/16, 35000 Slavonski Brod</item>
    </izvorni_sadrzaj>
    <derivirana_varijabla naziv="DomainObject.Predmet.ProtuStrankaListFormatedWithAdress_1">
      <item>TERMOHIT d.o.o. za trgovinu i usluge, Naselje Slavonija I 1/16, 35000 Slavonski Brod</item>
    </derivirana_varijabla>
  </DomainObject.Predmet.ProtuStrankaListFormatedWithAdress>
  <DomainObject.Predmet.ProtuStrankaListFormatedWithAdressOIB>
    <izvorni_sadrzaj>
      <item>TERMOHIT d.o.o. za trgovinu i usluge, OIB 84269820759, Naselje Slavonija I 1/16, 35000 Slavonski Brod</item>
    </izvorni_sadrzaj>
    <derivirana_varijabla naziv="DomainObject.Predmet.ProtuStrankaListFormatedWithAdressOIB_1">
      <item>TERMOHIT d.o.o. za trgovinu i usluge, OIB 84269820759, Naselje Slavonija I 1/16, 35000 Slavonski Brod</item>
    </derivirana_varijabla>
  </DomainObject.Predmet.ProtuStrankaListFormatedWithAdressOIB>
  <DomainObject.Predmet.ProtuStrankaListNazivFormated>
    <izvorni_sadrzaj>
      <item>TERMOHIT d.o.o. za trgovinu i usluge</item>
    </izvorni_sadrzaj>
    <derivirana_varijabla naziv="DomainObject.Predmet.ProtuStrankaListNazivFormated_1">
      <item>TERMOHIT d.o.o. za trgovinu i usluge</item>
    </derivirana_varijabla>
  </DomainObject.Predmet.ProtuStrankaListNazivFormated>
  <DomainObject.Predmet.ProtuStrankaListNazivFormatedOIB>
    <izvorni_sadrzaj>
      <item>TERMOHIT d.o.o. za trgovinu i usluge, OIB 84269820759</item>
    </izvorni_sadrzaj>
    <derivirana_varijabla naziv="DomainObject.Predmet.ProtuStrankaListNazivFormatedOIB_1">
      <item>TERMOHIT d.o.o. za trgovinu i usluge, OIB 84269820759</item>
    </derivirana_varijabla>
  </DomainObject.Predmet.ProtuStrankaListNazivFormatedOIB>
  <DomainObject.Predmet.OstaliList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>
  <DomainObject.Predmet.OstaliList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OIB>
  <DomainObject.Predmet.OstaliListFormatedWithAdress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>
  <DomainObject.Predmet.OstaliListFormatedWithAdress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FormatedWithAdress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FormatedWithAdressOIB>
  <DomainObject.Predmet.OstaliListNazivFormated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>
  <DomainObject.Predmet.OstaliListNazivFormatedOIB>
    <izvorni_sadrzaj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OstaliListNazivFormatedOIB_1">
      <item>Mirsad Demirović</item>
      <item>Gabrijel Zovak</item>
      <item>Mirsad Demirović</item>
      <item>Gabrijel Zovak</item>
      <item>Mirsad Demirović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JADRANSKA BANKA dioničko društvo</izvorni_sadrzaj>
    <derivirana_varijabla naziv="DomainObject.Predmet.StrankaIDrugi_1">JADRANSKA BANKA dioničko društvo</derivirana_varijabla>
  </DomainObject.Predmet.StrankaIDrugi>
  <DomainObject.Predmet.ProtustrankaIDrugi>
    <izvorni_sadrzaj>TERMOHIT d.o.o. za trgovinu i usluge</izvorni_sadrzaj>
    <derivirana_varijabla naziv="DomainObject.Predmet.ProtustrankaIDrugi_1">TERMOHIT d.o.o. za trgovinu i usluge</derivirana_varijabla>
  </DomainObject.Predmet.ProtustrankaIDrugi>
  <DomainObject.Predmet.StrankaIDrugiAdressOIB>
    <izvorni_sadrzaj>JADRANSKA BANKA dioničko društvo, OIB 02899494784, Ante Starčevića 4, 22000 Šibenik</izvorni_sadrzaj>
    <derivirana_varijabla naziv="DomainObject.Predmet.StrankaIDrugiAdressOIB_1">JADRANSKA BANKA dioničko društvo, OIB 02899494784, Ante Starčevića 4, 22000 Šibenik</derivirana_varijabla>
  </DomainObject.Predmet.StrankaIDrugiAdressOIB>
  <DomainObject.Predmet.ProtustrankaIDrugiAdressOIB>
    <izvorni_sadrzaj>TERMOHIT d.o.o. za trgovinu i usluge, OIB 84269820759, Naselje Slavonija I 1/16, 35000 Slavonski Brod</izvorni_sadrzaj>
    <derivirana_varijabla naziv="DomainObject.Predmet.ProtustrankaIDrugiAdressOIB_1">TERMOHIT d.o.o. za trgovinu i usluge, OIB 84269820759, Naselje Slavonija I 1/16,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Naziv_1">
      <item>TERMOHIT d.o.o. za trgovinu i usluge</item>
      <item>JADRANSKA BANKA dioničko društvo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Naziv>
  <DomainObject.Predmet.SudioniciListAdressOIB>
    <izvorni_sadrzaj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izvorni_sadrzaj>
    <derivirana_varijabla naziv="DomainObject.Predmet.SudioniciListAdressOIB_1">
      <item>TERMOHIT d.o.o. za trgovinu i usluge, OIB 84269820759, Naselje Slavonija I 1/16,35000 Slavonski Brod</item>
      <item>JADRANSKA BANKA dioničko društvo, OIB 02899494784, Ante Starčevića 4,22000 Šibenik</item>
      <item>Mirsad Demirović</item>
      <item>Gabrijel Zovak</item>
      <item>Mirsad Demirović</item>
      <item>Gabrijel Zovak</item>
      <item>Mirsad Demirović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84269820759</item>
      <item>, OIB 02899494784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84269820759</item>
      <item>, OIB 02899494784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2018.</izvorni_sadrzaj>
    <derivirana_varijabla naziv="DomainObject.Predmet.DatumZadnjeOdrzaneSudskeRadnje_1">27. kolovoza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St-931/2018-12</izvorni_sadrzaj>
    <derivirana_varijabla naziv="DomainObject.PredzadnjaOdlukaIzPredmeta.Oznaka_1">St-931/2018-12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948</properties:Words>
  <properties:Characters>5171</properties:Characters>
  <properties:Lines>153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2018-11-15T12:41:00Z</dcterms:created>
  <dc:creator>wsadmin</dc:creator>
  <cp:lastModifiedBy>wsadmin</cp:lastModifiedBy>
  <cp:lastPrinted>2018-11-15T12:38:00Z</cp:lastPrinted>
  <dcterms:modified xmlns:xsi="http://www.w3.org/2001/XMLSchema-instance" xsi:type="dcterms:W3CDTF">2018-11-15T12:41:00Z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 15.11.2018..docx)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