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9d1a" w14:paraId="61d9d1a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33568D">
        <w:t>ARLEN</w:t>
      </w:r>
      <w:r w:rsidR="007013DF">
        <w:t xml:space="preserve"> d.o.o. </w:t>
      </w:r>
      <w:r w:rsidR="0033568D">
        <w:t>Poreč, Vukovarska 26</w:t>
      </w:r>
      <w:r w:rsidR="007013DF">
        <w:t xml:space="preserve">, OIB: </w:t>
      </w:r>
      <w:r w:rsidR="0033568D">
        <w:t>81085251755</w:t>
      </w:r>
      <w:r w:rsidR="001B6A30">
        <w:t>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33568D">
        <w:t>ARLEN d.o.o. Poreč, Vukovarska 26, OIB: 81085251755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33568D">
        <w:t>81085251755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33568D">
        <w:t>17. travnja</w:t>
      </w:r>
      <w:r w:rsidR="0089621F">
        <w:t xml:space="preserve"> </w:t>
      </w:r>
      <w:r w:rsidR="001B6A30">
        <w:t>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33568D">
        <w:t>ARLEN d.o.o. Poreč, Vukovarska 26, OIB: 81085251755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7013DF">
        <w:t>1</w:t>
      </w:r>
      <w:r w:rsidR="0033568D">
        <w:t>3</w:t>
      </w:r>
      <w:r w:rsidR="007013DF">
        <w:t xml:space="preserve">. </w:t>
      </w:r>
      <w:r w:rsidR="0033568D">
        <w:t>travnja</w:t>
      </w:r>
      <w:r w:rsidR="001B6A30">
        <w:t xml:space="preserve">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33568D">
        <w:t>479.491,92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3F7348">
      <w:pPr>
        <w:jc w:val="both"/>
      </w:pPr>
      <w:r w:rsidRPr="001E317F">
        <w:tab/>
      </w:r>
      <w:r w:rsidR="003F7348">
        <w:t xml:space="preserve">Dana </w:t>
      </w:r>
      <w:r w:rsidR="0033568D">
        <w:t>09. kolovoza</w:t>
      </w:r>
      <w:r w:rsidR="00493499" w:rsidRPr="001E317F">
        <w:t xml:space="preserve"> 2018</w:t>
      </w:r>
      <w:r w:rsidRPr="001E317F">
        <w:t>. godi</w:t>
      </w:r>
      <w:r w:rsidR="003F7348">
        <w:t xml:space="preserve">ne </w:t>
      </w:r>
      <w:r w:rsidR="0089621F">
        <w:t xml:space="preserve">u spis je </w:t>
      </w:r>
      <w:r w:rsidR="007013DF">
        <w:t xml:space="preserve">dostavljena potvrda FINE (list </w:t>
      </w:r>
      <w:r w:rsidR="0033568D">
        <w:t>14</w:t>
      </w:r>
      <w:r w:rsidR="0089621F">
        <w:t xml:space="preserve"> spisa) </w:t>
      </w:r>
      <w:r w:rsidRPr="001E317F">
        <w:t xml:space="preserve">iz koje </w:t>
      </w:r>
      <w:r w:rsidR="00886477" w:rsidRPr="001E317F">
        <w:t>proizlazi da je račun dužnika de</w:t>
      </w:r>
      <w:r w:rsidRPr="001E317F">
        <w:t>blokiran.</w:t>
      </w:r>
      <w:r w:rsidR="00493499" w:rsidRPr="001E317F">
        <w:t xml:space="preserve"> </w:t>
      </w:r>
    </w:p>
    <w:p w:rsidRDefault="0033568D" w:rsidP="007E67C4" w:rsidR="0033568D" w:rsidRPr="001E317F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tab/>
        <w:t xml:space="preserve">Na temelju čl. 112. st. 5. SZ-a FINA je na ime predujma za namirenje troškova stečajnog postupka zaplijenila iznos od 5.000,00 kn. Od tog iznosa namiriti će se troškovi </w:t>
      </w:r>
      <w:r w:rsidRPr="001E317F">
        <w:lastRenderedPageBreak/>
        <w:t>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33568D">
        <w:t>14</w:t>
      </w:r>
      <w:r w:rsidR="007013DF">
        <w:t>. kolovoza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355261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CF6FF2" w:rsidR="00651FEA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261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651FEA">
          <w:t>Posl. broj: 4 St-</w:t>
        </w:r>
        <w:r w:rsidR="007013DF">
          <w:t>1</w:t>
        </w:r>
        <w:r w:rsidR="0033568D">
          <w:t>25</w:t>
        </w:r>
        <w:r w:rsidR="001B6A30">
          <w:t>/18</w:t>
        </w:r>
        <w:r w:rsidR="00846D43">
          <w:t>-</w:t>
        </w:r>
        <w:r w:rsidR="00355261">
          <w:t>10</w:t>
        </w:r>
      </w:p>
      <w:p w:rsidRDefault="00355261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7013DF">
      <w:t>1</w:t>
    </w:r>
    <w:r w:rsidR="0033568D">
      <w:t>25</w:t>
    </w:r>
    <w:r w:rsidR="001B6A30">
      <w:t>/18</w:t>
    </w:r>
    <w:r w:rsidR="00846D43">
      <w:t>-</w:t>
    </w:r>
    <w:r w:rsidR="00355261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244D"/>
    <w:rsid w:val="001B6A30"/>
    <w:rsid w:val="001E317F"/>
    <w:rsid w:val="00203DD4"/>
    <w:rsid w:val="00230562"/>
    <w:rsid w:val="0027286E"/>
    <w:rsid w:val="00282473"/>
    <w:rsid w:val="002A0B16"/>
    <w:rsid w:val="002E4D4B"/>
    <w:rsid w:val="0033568D"/>
    <w:rsid w:val="00343F72"/>
    <w:rsid w:val="00355261"/>
    <w:rsid w:val="003C07C7"/>
    <w:rsid w:val="003F7348"/>
    <w:rsid w:val="0042051A"/>
    <w:rsid w:val="00493499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7013DF"/>
    <w:rsid w:val="00752BAD"/>
    <w:rsid w:val="00755F05"/>
    <w:rsid w:val="00757128"/>
    <w:rsid w:val="00790777"/>
    <w:rsid w:val="007C271C"/>
    <w:rsid w:val="007E67C4"/>
    <w:rsid w:val="007F1ADC"/>
    <w:rsid w:val="00845E0D"/>
    <w:rsid w:val="00846D43"/>
    <w:rsid w:val="00886477"/>
    <w:rsid w:val="0089621F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15D94"/>
    <w:rsid w:val="00A4082E"/>
    <w:rsid w:val="00A772CC"/>
    <w:rsid w:val="00AD0708"/>
    <w:rsid w:val="00AD2205"/>
    <w:rsid w:val="00AF0E6A"/>
    <w:rsid w:val="00BE4654"/>
    <w:rsid w:val="00BE75D3"/>
    <w:rsid w:val="00C03F53"/>
    <w:rsid w:val="00C25D0F"/>
    <w:rsid w:val="00C52F3E"/>
    <w:rsid w:val="00C636FE"/>
    <w:rsid w:val="00C65641"/>
    <w:rsid w:val="00CD4AFF"/>
    <w:rsid w:val="00CE41C9"/>
    <w:rsid w:val="00CF193B"/>
    <w:rsid w:val="00CF6FF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2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2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2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2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2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2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2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2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d.o.o. POREČ zastupanog po punomoćniku Denis Boris Živolić</izvorni_sadrzaj>
    <derivirana_varijabla naziv="DomainObject.Predmet.ProtustrankaFormated_1">  ARLEN d.o.o. POREČ zastupanog po punomoćniku Denis Boris Živolić</derivirana_varijabla>
  </DomainObject.Predmet.ProtustrankaFormated>
  <DomainObject.Predmet.ProtustrankaFormatedOIB>
    <izvorni_sadrzaj>  ARLEN d.o.o. POREČ, OIB 81085251755 zastupanog po punomoćniku Denis Boris Živolić</izvorni_sadrzaj>
    <derivirana_varijabla naziv="DomainObject.Predmet.ProtustrankaFormatedOIB_1">  ARLEN d.o.o. POREČ, OIB 81085251755 zastupanog po punomoćniku Denis Boris Živolić</derivirana_varijabla>
  </DomainObject.Predmet.ProtustrankaFormatedOIB>
  <DomainObject.Predmet.ProtustrankaFormatedWithAdress>
    <izvorni_sadrzaj> ARLEN d.o.o. POREČ, Vukovarska 26, 52440 Poreč zastupanog po punomoćniku Denis Boris Živolić</izvorni_sadrzaj>
    <derivirana_varijabla naziv="DomainObject.Predmet.ProtustrankaFormatedWithAdress_1"> ARLEN d.o.o. POREČ, Vukovarska 26, 52440 Poreč zastupanog po punomoćniku Denis Boris Živolić</derivirana_varijabla>
  </DomainObject.Predmet.ProtustrankaFormatedWithAdress>
  <DomainObject.Predmet.ProtustrankaFormatedWithAdressOIB>
    <izvorni_sadrzaj> ARLEN d.o.o. POREČ, OIB 81085251755, Vukovarska 26, 52440 Poreč zastupanog po punomoćniku Denis Boris Živolić</izvorni_sadrzaj>
    <derivirana_varijabla naziv="DomainObject.Predmet.ProtustrankaFormatedWithAdressOIB_1"> ARLEN d.o.o. POREČ, OIB 81085251755, Vukovarska 26, 52440 Poreč zastupanog po punomoćniku Denis Boris Živolić</derivirana_varijabla>
  </DomainObject.Predmet.ProtustrankaFormatedWithAdressOIB>
  <DomainObject.Predmet.ProtustrankaWithAdress>
    <izvorni_sadrzaj>ARLEN d.o.o. POREČ Vukovarska 26, 52440 Poreč</izvorni_sadrzaj>
    <derivirana_varijabla naziv="DomainObject.Predmet.ProtustrankaWithAdress_1">ARLEN d.o.o. POREČ Vukovarska 26, 52440 Poreč</derivirana_varijabla>
  </DomainObject.Predmet.ProtustrankaWithAdress>
  <DomainObject.Predmet.ProtustrankaWithAdressOIB>
    <izvorni_sadrzaj>ARLEN d.o.o. POREČ, OIB 81085251755, Vukovarska 26, 52440 Poreč</izvorni_sadrzaj>
    <derivirana_varijabla naziv="DomainObject.Predmet.ProtustrankaWithAdressOIB_1">ARLEN d.o.o. POREČ, OIB 81085251755, Vukovarska 26, 52440 Poreč</derivirana_varijabla>
  </DomainObject.Predmet.ProtustrankaWithAdressOIB>
  <DomainObject.Predmet.ProtustrankaNazivFormated>
    <izvorni_sadrzaj>ARLEN d.o.o. POREČ</izvorni_sadrzaj>
    <derivirana_varijabla naziv="DomainObject.Predmet.ProtustrankaNazivFormated_1">ARLEN d.o.o. POREČ</derivirana_varijabla>
  </DomainObject.Predmet.ProtustrankaNazivFormated>
  <DomainObject.Predmet.ProtustrankaNazivFormatedOIB>
    <izvorni_sadrzaj>ARLEN d.o.o. POREČ, OIB 81085251755</izvorni_sadrzaj>
    <derivirana_varijabla naziv="DomainObject.Predmet.ProtustrankaNazivFormatedOIB_1">ARLEN d.o.o. POREČ, OIB 81085251755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479491.92</izvorni_sadrzaj>
    <derivirana_varijabla naziv="DomainObject.Predmet.TrenutnaVrijednost_1">479491.92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ARLEN d.o.o. POREČ zastupanog po punomoćniku Denis Boris Živolić</item>
    </izvorni_sadrzaj>
    <derivirana_varijabla naziv="DomainObject.Predmet.ProtuStrankaListFormated_1">
      <item>ARLEN d.o.o. POREČ zastupanog po punomoćniku Denis Boris Živolić</item>
    </derivirana_varijabla>
  </DomainObject.Predmet.ProtuStrankaListFormated>
  <DomainObject.Predmet.ProtuStrankaListFormatedOIB>
    <izvorni_sadrzaj>
      <item>ARLEN d.o.o. POREČ, OIB 81085251755 zastupanog po punomoćniku Denis Boris Živolić</item>
    </izvorni_sadrzaj>
    <derivirana_varijabla naziv="DomainObject.Predmet.ProtuStrankaListFormatedOIB_1">
      <item>ARLEN d.o.o. POREČ, OIB 81085251755 zastupanog po punomoćniku Denis Boris Živolić</item>
    </derivirana_varijabla>
  </DomainObject.Predmet.ProtuStrankaListFormatedOIB>
  <DomainObject.Predmet.ProtuStrankaListFormatedWithAdress>
    <izvorni_sadrzaj>
      <item>ARLEN d.o.o. POREČ, Vukovarska 26, 52440 Poreč zastupanog po punomoćniku Denis Boris Živolić</item>
    </izvorni_sadrzaj>
    <derivirana_varijabla naziv="DomainObject.Predmet.ProtuStrankaListFormatedWithAdress_1">
      <item>ARLEN d.o.o. POREČ, Vukovarska 26, 52440 Poreč zastupanog po punomoćniku Denis Boris Živolić</item>
    </derivirana_varijabla>
  </DomainObject.Predmet.ProtuStrankaListFormatedWithAdress>
  <DomainObject.Predmet.ProtuStrankaListFormatedWithAdressOIB>
    <izvorni_sadrzaj>
      <item>ARLEN d.o.o. POREČ, OIB 81085251755, Vukovarska 26, 52440 Poreč zastupanog po punomoćniku Denis Boris Živolić</item>
    </izvorni_sadrzaj>
    <derivirana_varijabla naziv="DomainObject.Predmet.ProtuStrankaListFormatedWithAdressOIB_1">
      <item>ARLEN d.o.o. POREČ, OIB 81085251755, Vukovarska 26, 52440 Poreč zastupanog po punomoćniku Denis Boris Živolić</item>
    </derivirana_varijabla>
  </DomainObject.Predmet.ProtuStrankaListFormatedWithAdressOIB>
  <DomainObject.Predmet.ProtuStrankaListNazivFormated>
    <izvorni_sadrzaj>
      <item>ARLEN d.o.o. POREČ</item>
    </izvorni_sadrzaj>
    <derivirana_varijabla naziv="DomainObject.Predmet.ProtuStrankaListNazivFormated_1">
      <item>ARLEN d.o.o. POREČ</item>
    </derivirana_varijabla>
  </DomainObject.Predmet.ProtuStrankaListNazivFormated>
  <DomainObject.Predmet.ProtuStrankaListNazivFormatedOIB>
    <izvorni_sadrzaj>
      <item>ARLEN d.o.o. POREČ, OIB 81085251755</item>
    </izvorni_sadrzaj>
    <derivirana_varijabla naziv="DomainObject.Predmet.ProtuStrankaListNazivFormatedOIB_1">
      <item>ARLEN d.o.o. POREČ, OIB 81085251755</item>
    </derivirana_varijabla>
  </DomainObject.Predmet.ProtuStrankaListNazivFormatedOIB>
  <DomainObject.Predmet.OstaliListFormated>
    <izvorni_sadrzaj>
      <item>Denis Boris Živolić punomoćnik sudionika u postupku ARLEN d.o.o. POREČ</item>
    </izvorni_sadrzaj>
    <derivirana_varijabla naziv="DomainObject.Predmet.OstaliListFormated_1">
      <item>Denis Boris Živolić punomoćnik sudionika u postupku ARLEN d.o.o. POREČ</item>
    </derivirana_varijabla>
  </DomainObject.Predmet.OstaliListFormated>
  <DomainObject.Predmet.OstaliListFormatedOIB>
    <izvorni_sadrzaj>
      <item>Denis Boris Živolić, OIB 83490948747 punomoćnik sudionika u postupku ARLEN d.o.o. POREČ</item>
    </izvorni_sadrzaj>
    <derivirana_varijabla naziv="DomainObject.Predmet.OstaliListFormatedOIB_1">
      <item>Denis Boris Živolić, OIB 83490948747 punomoćnik sudionika u postupku ARLEN d.o.o. POREČ</item>
    </derivirana_varijabla>
  </DomainObject.Predmet.OstaliListFormatedOIB>
  <DomainObject.Predmet.OstaliListFormatedWithAdress>
    <izvorni_sadrzaj>
      <item>Denis Boris Živolić, Vukovarska 26, 52440 Poreč punomoćnik sudionika u postupku ARLEN d.o.o. POREČ</item>
    </izvorni_sadrzaj>
    <derivirana_varijabla naziv="DomainObject.Predmet.OstaliListFormatedWithAdress_1">
      <item>Denis Boris Živolić, Vukovarska 26, 52440 Poreč punomoćnik sudionika u postupku ARLEN d.o.o. POREČ</item>
    </derivirana_varijabla>
  </DomainObject.Predmet.OstaliListFormatedWithAdress>
  <DomainObject.Predmet.OstaliListFormatedWithAdressOIB>
    <izvorni_sadrzaj>
      <item>Denis Boris Živolić, OIB 83490948747, Vukovarska 26, 52440 Poreč punomoćnik sudionika u postupku ARLEN d.o.o. POREČ</item>
    </izvorni_sadrzaj>
    <derivirana_varijabla naziv="DomainObject.Predmet.OstaliListFormatedWithAdressOIB_1">
      <item>Denis Boris Živolić, OIB 83490948747, Vukovarska 26, 52440 Poreč punomoćnik sudionika u postupku ARLEN d.o.o. POREČ</item>
    </derivirana_varijabla>
  </DomainObject.Predmet.OstaliListFormatedWithAdressOIB>
  <DomainObject.Predmet.OstaliListNazivFormated>
    <izvorni_sadrzaj>
      <item>Denis Boris Živolić</item>
    </izvorni_sadrzaj>
    <derivirana_varijabla naziv="DomainObject.Predmet.OstaliListNazivFormated_1">
      <item>Denis Boris Živolić</item>
    </derivirana_varijabla>
  </DomainObject.Predmet.OstaliListNazivFormated>
  <DomainObject.Predmet.OstaliListNazivFormatedOIB>
    <izvorni_sadrzaj>
      <item>Denis Boris Živolić, OIB 83490948747</item>
    </izvorni_sadrzaj>
    <derivirana_varijabla naziv="DomainObject.Predmet.OstaliListNazivFormatedOIB_1">
      <item>Denis Boris Živolić, OIB 83490948747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ARLEN d.o.o. POREČ</izvorni_sadrzaj>
    <derivirana_varijabla naziv="DomainObject.Predmet.ProtustrankaIDrugi_1">ARLEN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ARLEN d.o.o. POREČ, OIB 81085251755, Vukovarska 26, 52440 Poreč</izvorni_sadrzaj>
    <derivirana_varijabla naziv="DomainObject.Predmet.ProtustrankaIDrugiAdressOIB_1">ARLEN d.o.o. POREČ, OIB 81085251755,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ARLEN d.o.o. POREČ</item>
      <item>Denis Boris Živolić</item>
    </izvorni_sadrzaj>
    <derivirana_varijabla naziv="DomainObject.Predmet.SudioniciListNaziv_1">
      <item>FINANCIJSKA AGENCIJA, RC RIJEKA, PODRUŽNICA PULA, PULA</item>
      <item>ARLEN d.o.o. POREČ</item>
      <item>Denis Boris Živolić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ARLEN d.o.o. POREČ, OIB 81085251755, Vukovarska 26,52440 Poreč</item>
      <item>Denis Boris Živolić, OIB 83490948747, Vukovarska 26,52440 Poreč</item>
    </izvorni_sadrzaj>
    <derivirana_varijabla naziv="DomainObject.Predmet.SudioniciListAdressOIB_1">
      <item>FINANCIJSKA AGENCIJA, RC RIJEKA, PODRUŽNICA PULA, PULA, OIB 85821130368, F. Kurelca 8,51000 Rijeka</item>
      <item>ARLEN d.o.o. POREČ, OIB 81085251755, Vukovarska 26,52440 Poreč</item>
      <item>Denis Boris Živolić, OIB 83490948747,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81085251755</item>
      <item>, OIB 83490948747</item>
    </izvorni_sadrzaj>
    <derivirana_varijabla naziv="DomainObject.Predmet.SudioniciListNazivOIB_1">
      <item>, OIB 85821130368</item>
      <item>, OIB 81085251755</item>
      <item>, OIB 83490948747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2189</properties:Characters>
  <properties:Lines>70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2018-08-14T07:34:00Z</dcterms:created>
  <dc:creator>Tijana Licul</dc:creator>
  <cp:lastModifiedBy>Sanja Prodan</cp:lastModifiedBy>
  <cp:lastPrinted>2018-08-14T07:47:00Z</cp:lastPrinted>
  <dcterms:modified xmlns:xsi="http://www.w3.org/2001/XMLSchema-instance" xsi:type="dcterms:W3CDTF">2018-08-14T07:47:00Z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(st12518, arlen,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