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4474" w14:paraId="a9b4474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0D5553">
        <w:rPr>
          <w:lang w:val="hr-HR"/>
        </w:rPr>
        <w:t>206</w:t>
      </w:r>
      <w:r w:rsidR="00ED652A" w:rsidRPr="000664E3">
        <w:rPr>
          <w:lang w:val="hr-HR"/>
        </w:rPr>
        <w:t>/2015-2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CC6869">
        <w:rPr>
          <w:lang w:val="hr-HR"/>
        </w:rPr>
        <w:t>ZELENI ORAHOVICE – PRIJATELJI OKOLIŠA</w:t>
      </w:r>
      <w:r w:rsidR="00667F45">
        <w:rPr>
          <w:lang w:val="hr-HR"/>
        </w:rPr>
        <w:t xml:space="preserve">, </w:t>
      </w:r>
      <w:r w:rsidR="00CC6869">
        <w:rPr>
          <w:lang w:val="hr-HR"/>
        </w:rPr>
        <w:t xml:space="preserve">Orahovica, V. Nazora 43, </w:t>
      </w:r>
      <w:r w:rsidR="001A73A0">
        <w:rPr>
          <w:lang w:val="hr-HR"/>
        </w:rPr>
        <w:t>r</w:t>
      </w:r>
      <w:r>
        <w:rPr>
          <w:lang w:val="hr-HR"/>
        </w:rPr>
        <w:t xml:space="preserve">egistarski broj: </w:t>
      </w:r>
      <w:r w:rsidR="00CC6869">
        <w:rPr>
          <w:lang w:val="hr-HR"/>
        </w:rPr>
        <w:t>10000788,</w:t>
      </w:r>
      <w:r>
        <w:rPr>
          <w:lang w:val="hr-HR"/>
        </w:rPr>
        <w:t xml:space="preserve"> </w:t>
      </w:r>
      <w:r w:rsidR="002C37CA">
        <w:rPr>
          <w:lang w:val="hr-HR"/>
        </w:rPr>
        <w:t xml:space="preserve">OIB: </w:t>
      </w:r>
      <w:r w:rsidR="00CC6869">
        <w:rPr>
          <w:lang w:val="hr-HR"/>
        </w:rPr>
        <w:t>67616464058</w:t>
      </w:r>
      <w:r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CC6869">
        <w:rPr>
          <w:lang w:val="hr-HR"/>
        </w:rPr>
        <w:t>206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C6869">
        <w:rPr>
          <w:lang w:val="hr-HR"/>
        </w:rPr>
        <w:t>5.285,14</w:t>
      </w:r>
      <w:r w:rsidR="00096232">
        <w:rPr>
          <w:lang w:val="hr-HR"/>
        </w:rPr>
        <w:t xml:space="preserve">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B6AD8">
        <w:rPr>
          <w:lang w:val="hr-HR"/>
        </w:rPr>
        <w:t>13</w:t>
      </w:r>
      <w:r w:rsidR="00961F80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r>
        <w:rPr>
          <w:lang w:val="hr-HR"/>
        </w:rPr>
        <w:t>Rj.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7B6AD8">
        <w:rPr>
          <w:lang w:val="hr-HR"/>
        </w:rPr>
        <w:t>13</w:t>
      </w:r>
      <w:r w:rsidR="00870494">
        <w:rPr>
          <w:lang w:val="hr-HR"/>
        </w:rPr>
        <w:t>.11.2015.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886" w:rsidR="006E5886">
      <w:r>
        <w:separator/>
      </w:r>
    </w:p>
  </w:endnote>
  <w:endnote w:id="0" w:type="continuationSeparator">
    <w:p w:rsidRDefault="006E5886" w:rsidR="006E58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886" w:rsidR="006E5886">
      <w:r>
        <w:separator/>
      </w:r>
    </w:p>
  </w:footnote>
  <w:footnote w:id="0" w:type="continuationSeparator">
    <w:p w:rsidRDefault="006E5886" w:rsidR="006E58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44C74"/>
    <w:rsid w:val="0007575C"/>
    <w:rsid w:val="00080DAD"/>
    <w:rsid w:val="00096232"/>
    <w:rsid w:val="000A68CC"/>
    <w:rsid w:val="000A7529"/>
    <w:rsid w:val="000B0158"/>
    <w:rsid w:val="000B6602"/>
    <w:rsid w:val="000C6B0C"/>
    <w:rsid w:val="000D5553"/>
    <w:rsid w:val="000E2229"/>
    <w:rsid w:val="000F3343"/>
    <w:rsid w:val="001138CA"/>
    <w:rsid w:val="00184DF0"/>
    <w:rsid w:val="001A3782"/>
    <w:rsid w:val="001A73A0"/>
    <w:rsid w:val="00216EB8"/>
    <w:rsid w:val="002265DC"/>
    <w:rsid w:val="00226C09"/>
    <w:rsid w:val="0024112C"/>
    <w:rsid w:val="002613A0"/>
    <w:rsid w:val="002936CD"/>
    <w:rsid w:val="002C0132"/>
    <w:rsid w:val="002C37CA"/>
    <w:rsid w:val="003207CE"/>
    <w:rsid w:val="00344123"/>
    <w:rsid w:val="00364EED"/>
    <w:rsid w:val="003965DC"/>
    <w:rsid w:val="003B3B62"/>
    <w:rsid w:val="003B7FAE"/>
    <w:rsid w:val="00422974"/>
    <w:rsid w:val="00446B11"/>
    <w:rsid w:val="00447682"/>
    <w:rsid w:val="00462C08"/>
    <w:rsid w:val="00491E6B"/>
    <w:rsid w:val="004A38A2"/>
    <w:rsid w:val="004D5239"/>
    <w:rsid w:val="005318A1"/>
    <w:rsid w:val="00597475"/>
    <w:rsid w:val="005F0313"/>
    <w:rsid w:val="005F5FA2"/>
    <w:rsid w:val="005F7D9A"/>
    <w:rsid w:val="00613E58"/>
    <w:rsid w:val="00617995"/>
    <w:rsid w:val="00627C97"/>
    <w:rsid w:val="0066780A"/>
    <w:rsid w:val="00667F45"/>
    <w:rsid w:val="00674F9D"/>
    <w:rsid w:val="006767EE"/>
    <w:rsid w:val="006A4487"/>
    <w:rsid w:val="006B23E2"/>
    <w:rsid w:val="006B32F7"/>
    <w:rsid w:val="006E5886"/>
    <w:rsid w:val="00707E77"/>
    <w:rsid w:val="0076168D"/>
    <w:rsid w:val="0078137F"/>
    <w:rsid w:val="007932EF"/>
    <w:rsid w:val="007B6AD8"/>
    <w:rsid w:val="007D0DF8"/>
    <w:rsid w:val="007D7D09"/>
    <w:rsid w:val="007E27E0"/>
    <w:rsid w:val="008259B1"/>
    <w:rsid w:val="00831DA7"/>
    <w:rsid w:val="0085038B"/>
    <w:rsid w:val="008631A0"/>
    <w:rsid w:val="00865525"/>
    <w:rsid w:val="00870494"/>
    <w:rsid w:val="00894935"/>
    <w:rsid w:val="00896593"/>
    <w:rsid w:val="008A7E42"/>
    <w:rsid w:val="00961F80"/>
    <w:rsid w:val="009779AC"/>
    <w:rsid w:val="009A4CFE"/>
    <w:rsid w:val="009F1B25"/>
    <w:rsid w:val="009F2CE4"/>
    <w:rsid w:val="00A303BC"/>
    <w:rsid w:val="00A475FF"/>
    <w:rsid w:val="00AC06FD"/>
    <w:rsid w:val="00AE6203"/>
    <w:rsid w:val="00AF2235"/>
    <w:rsid w:val="00B322D7"/>
    <w:rsid w:val="00B45BD3"/>
    <w:rsid w:val="00B53C1D"/>
    <w:rsid w:val="00B7583B"/>
    <w:rsid w:val="00BB4535"/>
    <w:rsid w:val="00C25B0A"/>
    <w:rsid w:val="00C57D5F"/>
    <w:rsid w:val="00C619A7"/>
    <w:rsid w:val="00C66FB6"/>
    <w:rsid w:val="00C925E8"/>
    <w:rsid w:val="00CC6869"/>
    <w:rsid w:val="00CC7765"/>
    <w:rsid w:val="00CD6B0C"/>
    <w:rsid w:val="00CF14FC"/>
    <w:rsid w:val="00CF7FBD"/>
    <w:rsid w:val="00D3042A"/>
    <w:rsid w:val="00D35A75"/>
    <w:rsid w:val="00D6282E"/>
    <w:rsid w:val="00DB284B"/>
    <w:rsid w:val="00DC38B1"/>
    <w:rsid w:val="00DC762B"/>
    <w:rsid w:val="00DC7979"/>
    <w:rsid w:val="00DD5821"/>
    <w:rsid w:val="00E247F3"/>
    <w:rsid w:val="00E70897"/>
    <w:rsid w:val="00E97333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9044B"/>
    <w:rsid w:val="00FA45DB"/>
    <w:rsid w:val="00FB0B41"/>
    <w:rsid w:val="00FE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0962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623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35A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A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A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A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A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0962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623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35A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A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A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A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A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St-206/2015</izvorni_sadrzaj>
    <derivirana_varijabla naziv="DomainObject.Predmet.OznakaBroj_1">St-206/2015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ORAHOVICE-PRIJATELJ OKOLIŠA, Orahovica</izvorni_sadrzaj>
    <derivirana_varijabla naziv="DomainObject.Predmet.ProtustrankaFormated_1">  ZELENI ORAHOVICE-PRIJATELJ OKOLIŠA, Orahovica</derivirana_varijabla>
  </DomainObject.Predmet.ProtustrankaFormated>
  <DomainObject.Predmet.ProtustrankaFormatedOIB>
    <izvorni_sadrzaj>  ZELENI ORAHOVICE-PRIJATELJ OKOLIŠA, Orahovica, OIB 67616464058</izvorni_sadrzaj>
    <derivirana_varijabla naziv="DomainObject.Predmet.ProtustrankaFormatedOIB_1">  ZELENI ORAHOVICE-PRIJATELJ OKOLIŠA, Orahovica, OIB 67616464058</derivirana_varijabla>
  </DomainObject.Predmet.ProtustrankaFormatedOIB>
  <DomainObject.Predmet.ProtustrankaFormatedWithAdress>
    <izvorni_sadrzaj> ZELENI ORAHOVICE-PRIJATELJ OKOLIŠA, Orahovica, V. Nazora 43, 33515 Orahovica</izvorni_sadrzaj>
    <derivirana_varijabla naziv="DomainObject.Predmet.ProtustrankaFormatedWithAdress_1"> ZELENI ORAHOVICE-PRIJATELJ OKOLIŠA, Orahovica, V. Nazora 43, 33515 Orahovica</derivirana_varijabla>
  </DomainObject.Predmet.ProtustrankaFormatedWithAdress>
  <DomainObject.Predmet.ProtustrankaFormatedWithAdressOIB>
    <izvorni_sadrzaj> ZELENI ORAHOVICE-PRIJATELJ OKOLIŠA, Orahovica, OIB 67616464058, V. Nazora 43, 33515 Orahovica</izvorni_sadrzaj>
    <derivirana_varijabla naziv="DomainObject.Predmet.ProtustrankaFormatedWithAdressOIB_1"> ZELENI ORAHOVICE-PRIJATELJ OKOLIŠA, Orahovica, OIB 67616464058, V. Nazora 43, 33515 Orahovica</derivirana_varijabla>
  </DomainObject.Predmet.ProtustrankaFormatedWithAdressOIB>
  <DomainObject.Predmet.ProtustrankaWithAdress>
    <izvorni_sadrzaj>ZELENI ORAHOVICE-PRIJATELJ OKOLIŠA, Orahovica V. Nazora 43, 33515 Orahovica</izvorni_sadrzaj>
    <derivirana_varijabla naziv="DomainObject.Predmet.ProtustrankaWithAdress_1">ZELENI ORAHOVICE-PRIJATELJ OKOLIŠA, Orahovica V. Nazora 43, 33515 Orahovica</derivirana_varijabla>
  </DomainObject.Predmet.ProtustrankaWithAdress>
  <DomainObject.Predmet.ProtustrankaWithAdressOIB>
    <izvorni_sadrzaj>ZELENI ORAHOVICE-PRIJATELJ OKOLIŠA, Orahovica, OIB 67616464058, V. Nazora 43, 33515 Orahovica</izvorni_sadrzaj>
    <derivirana_varijabla naziv="DomainObject.Predmet.ProtustrankaWithAdressOIB_1">ZELENI ORAHOVICE-PRIJATELJ OKOLIŠA, Orahovica, OIB 67616464058, V. Nazora 43, 33515 Orahovica</derivirana_varijabla>
  </DomainObject.Predmet.ProtustrankaWithAdressOIB>
  <DomainObject.Predmet.ProtustrankaNazivFormated>
    <izvorni_sadrzaj>ZELENI ORAHOVICE-PRIJATELJ OKOLIŠA, Orahovica</izvorni_sadrzaj>
    <derivirana_varijabla naziv="DomainObject.Predmet.ProtustrankaNazivFormated_1">ZELENI ORAHOVICE-PRIJATELJ OKOLIŠA, Orahovica</derivirana_varijabla>
  </DomainObject.Predmet.ProtustrankaNazivFormated>
  <DomainObject.Predmet.ProtustrankaNazivFormatedOIB>
    <izvorni_sadrzaj>ZELENI ORAHOVICE-PRIJATELJ OKOLIŠA, Orahovica, OIB 67616464058</izvorni_sadrzaj>
    <derivirana_varijabla naziv="DomainObject.Predmet.ProtustrankaNazivFormatedOIB_1">ZELENI ORAHOVICE-PRIJATELJ OKOLIŠA, Orahovica, OIB 67616464058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ZELENI ORAHOVICE-PRIJATELJ OKOLIŠA, Orahovica</item>
    </izvorni_sadrzaj>
    <derivirana_varijabla naziv="DomainObject.Predmet.ProtuStrankaListFormated_1">
      <item>ZELENI ORAHOVICE-PRIJATELJ OKOLIŠA, Orahovica</item>
    </derivirana_varijabla>
  </DomainObject.Predmet.ProtuStrankaListFormated>
  <DomainObject.Predmet.ProtuStrankaListFormatedOIB>
    <izvorni_sadrzaj>
      <item>ZELENI ORAHOVICE-PRIJATELJ OKOLIŠA, Orahovica, OIB 67616464058</item>
    </izvorni_sadrzaj>
    <derivirana_varijabla naziv="DomainObject.Predmet.ProtuStrankaListFormatedOIB_1">
      <item>ZELENI ORAHOVICE-PRIJATELJ OKOLIŠA, Orahovica, OIB 67616464058</item>
    </derivirana_varijabla>
  </DomainObject.Predmet.ProtuStrankaListFormatedOIB>
  <DomainObject.Predmet.ProtuStrankaListFormatedWithAdress>
    <izvorni_sadrzaj>
      <item>ZELENI ORAHOVICE-PRIJATELJ OKOLIŠA, Orahovica, V. Nazora 43, 33515 Orahovica</item>
    </izvorni_sadrzaj>
    <derivirana_varijabla naziv="DomainObject.Predmet.ProtuStrankaListFormatedWithAdress_1">
      <item>ZELENI ORAHOVICE-PRIJATELJ OKOLIŠA, Orahovica, V. Nazora 43, 33515 Orahovica</item>
    </derivirana_varijabla>
  </DomainObject.Predmet.ProtuStrankaListFormatedWithAdress>
  <DomainObject.Predmet.ProtuStrankaListFormatedWithAdressOIB>
    <izvorni_sadrzaj>
      <item>ZELENI ORAHOVICE-PRIJATELJ OKOLIŠA, Orahovica, OIB 67616464058, V. Nazora 43, 33515 Orahovica</item>
    </izvorni_sadrzaj>
    <derivirana_varijabla naziv="DomainObject.Predmet.ProtuStrankaListFormatedWithAdressOIB_1">
      <item>ZELENI ORAHOVICE-PRIJATELJ OKOLIŠA, Orahovica, OIB 67616464058, V. Nazora 43, 33515 Orahovica</item>
    </derivirana_varijabla>
  </DomainObject.Predmet.ProtuStrankaListFormatedWithAdressOIB>
  <DomainObject.Predmet.ProtuStrankaListNazivFormated>
    <izvorni_sadrzaj>
      <item>ZELENI ORAHOVICE-PRIJATELJ OKOLIŠA, Orahovica</item>
    </izvorni_sadrzaj>
    <derivirana_varijabla naziv="DomainObject.Predmet.ProtuStrankaListNazivFormated_1">
      <item>ZELENI ORAHOVICE-PRIJATELJ OKOLIŠA, Orahovica</item>
    </derivirana_varijabla>
  </DomainObject.Predmet.ProtuStrankaListNazivFormated>
  <DomainObject.Predmet.ProtuStrankaListNazivFormatedOIB>
    <izvorni_sadrzaj>
      <item>ZELENI ORAHOVICE-PRIJATELJ OKOLIŠA, Orahovica, OIB 67616464058</item>
    </izvorni_sadrzaj>
    <derivirana_varijabla naziv="DomainObject.Predmet.ProtuStrankaListNazivFormatedOIB_1">
      <item>ZELENI ORAHOVICE-PRIJATELJ OKOLIŠA, Orahovica, OIB 67616464058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ZELENI ORAHOVICE-PRIJATELJ OKOLIŠA, Orahovica</izvorni_sadrzaj>
    <derivirana_varijabla naziv="DomainObject.Predmet.ProtustrankaIDrugi_1">ZELENI ORAHOVICE-PRIJATELJ OKOLIŠA, Orahovica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ZELENI ORAHOVICE-PRIJATELJ OKOLIŠA, Orahovica, OIB 67616464058, V. Nazora 43, 33515 Orahovica</izvorni_sadrzaj>
    <derivirana_varijabla naziv="DomainObject.Predmet.ProtustrankaIDrugiAdressOIB_1">ZELENI ORAHOVICE-PRIJATELJ OKOLIŠA, Orahovica, OIB 67616464058, V. Nazora 43,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ZELENI ORAHOVICE-PRIJATELJ OKOLIŠA, Orahovica</item>
    </izvorni_sadrzaj>
    <derivirana_varijabla naziv="DomainObject.Predmet.SudioniciListNaziv_1">
      <item>FINA, RC ZAGREB, Podružnica Bjelovar</item>
      <item>ZELENI ORAHOVICE-PRIJATELJ OKOLIŠA, Orahovica</item>
    </derivirana_varijabla>
  </DomainObject.Predmet.SudioniciListNaziv>
  <DomainObject.Predmet.SudioniciListAdressOIB>
    <izvorni_sadrzaj>
      <item>FINA, RC ZAGREB, Podružnica Bjelovar, OIB 85821130368, F. Supila 4,43000 Bjelovar</item>
      <item>ZELENI ORAHOVICE-PRIJATELJ OKOLIŠA, Orahovica, OIB 67616464058, V. Nazora 43,33515 Orahovica</item>
    </izvorni_sadrzaj>
    <derivirana_varijabla naziv="DomainObject.Predmet.SudioniciListAdressOIB_1">
      <item>FINA, RC ZAGREB, Podružnica Bjelovar, OIB 85821130368, F. Supila 4,43000 Bjelovar</item>
      <item>ZELENI ORAHOVICE-PRIJATELJ OKOLIŠA, Orahovica, OIB 67616464058, V. Nazora 43,33515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67616464058</item>
    </izvorni_sadrzaj>
    <derivirana_varijabla naziv="DomainObject.Predmet.SudioniciListNazivOIB_1">
      <item>, OIB 85821130368</item>
      <item>, OIB 67616464058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10BCEE-BB63-49EE-890F-3FB9A2D5EB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293</properties:Words>
  <properties:Characters>1633</properties:Characters>
  <properties:Lines>48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2015-11-13T08:38:00Z</dcterms:created>
  <dc:creator>ssabljic</dc:creator>
  <cp:lastModifiedBy>Miroslav Lovreković</cp:lastModifiedBy>
  <cp:lastPrinted>2015-11-17T10:19:00Z</cp:lastPrinted>
  <dcterms:modified xmlns:xsi="http://www.w3.org/2001/XMLSchema-instance" xsi:type="dcterms:W3CDTF">2015-11-17T10:20:00Z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