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302b" w14:paraId="681302b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101D30">
      <w:pPr>
        <w:jc w:val="both"/>
        <w:rPr>
          <w:b/>
        </w:rPr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3774BC">
        <w:rPr>
          <w:b/>
        </w:rPr>
        <w:t>674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3774BC">
        <w:t>TRATOM jednostavno društvo s ograničenom odgovornošću za graditeljstvo, projektiranje i usluge,</w:t>
      </w:r>
      <w:r w:rsidR="00535399">
        <w:t xml:space="preserve"> skraćena tvrtka: </w:t>
      </w:r>
      <w:r w:rsidR="003774BC">
        <w:t>TRATOM j.d.o.o., Samobor, Janka Draškovića 25 B, OIB: 66927395822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51209F">
        <w:t>08. studenog</w:t>
      </w:r>
      <w:r w:rsidR="00B65E50">
        <w:t xml:space="preserve"> 2016</w:t>
      </w:r>
      <w:r w:rsidR="00224AFF">
        <w:t>. godine, objavljuje sljedeći</w:t>
      </w:r>
    </w:p>
    <w:p w:rsidRDefault="00446EA1" w:rsidP="00AE7B4B" w:rsidR="00446EA1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7239A">
        <w:rPr>
          <w:bCs/>
        </w:rPr>
        <w:t xml:space="preserve"> dužnika</w:t>
      </w:r>
      <w:r w:rsidR="00B47904" w:rsidRPr="00B47904">
        <w:t xml:space="preserve"> </w:t>
      </w:r>
      <w:r w:rsidR="003774BC" w:rsidRPr="003774BC">
        <w:t>TRATOM jednostavno društvo s ograničenom odgovornošću za graditeljstvo, projektiranje i usluge, skraćena tvrtka: TRATOM j.d.o.o., Samobor, Janka Draškovića 25 B, OIB: 66927395822</w:t>
      </w:r>
      <w:r w:rsidR="00067508">
        <w:t xml:space="preserve">, </w:t>
      </w:r>
      <w:r w:rsidR="00B76165">
        <w:t xml:space="preserve">iznosi </w:t>
      </w:r>
      <w:r w:rsidR="003774BC">
        <w:t>7.938,66</w:t>
      </w:r>
      <w:r w:rsidR="00535399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446EA1">
        <w:t>i</w:t>
      </w:r>
      <w:r w:rsidR="001F1957">
        <w:t xml:space="preserve"> zastupni</w:t>
      </w:r>
      <w:r w:rsidR="00446EA1">
        <w:t>k</w:t>
      </w:r>
      <w:r w:rsidR="001F1957">
        <w:t xml:space="preserve"> dužnika </w:t>
      </w:r>
      <w:r w:rsidR="003774BC">
        <w:t>Tomica Cikron iz Samobora, Janka Draškovića 25 B, OIB: 64043764942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3774BC">
        <w:rPr>
          <w:b/>
        </w:rPr>
        <w:t>674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51209F">
        <w:t>08. studenog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FF9" w:rsidR="00394FF9">
      <w:r>
        <w:separator/>
      </w:r>
    </w:p>
  </w:endnote>
  <w:endnote w:id="0" w:type="continuationSeparator">
    <w:p w:rsidRDefault="00394FF9" w:rsidR="00394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FF9" w:rsidR="00394FF9">
      <w:r>
        <w:separator/>
      </w:r>
    </w:p>
  </w:footnote>
  <w:footnote w:id="0" w:type="continuationSeparator">
    <w:p w:rsidRDefault="00394FF9" w:rsidR="00394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2139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1D30"/>
    <w:rsid w:val="00102060"/>
    <w:rsid w:val="00106A56"/>
    <w:rsid w:val="00107D9E"/>
    <w:rsid w:val="00114078"/>
    <w:rsid w:val="0011475A"/>
    <w:rsid w:val="0012539F"/>
    <w:rsid w:val="001437B2"/>
    <w:rsid w:val="00173F18"/>
    <w:rsid w:val="00177EC7"/>
    <w:rsid w:val="00192124"/>
    <w:rsid w:val="001A60F7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430DD"/>
    <w:rsid w:val="0025000D"/>
    <w:rsid w:val="00253AE3"/>
    <w:rsid w:val="00267D26"/>
    <w:rsid w:val="002821BB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774BC"/>
    <w:rsid w:val="0038265B"/>
    <w:rsid w:val="003832CA"/>
    <w:rsid w:val="00383AE3"/>
    <w:rsid w:val="003879D1"/>
    <w:rsid w:val="003924AF"/>
    <w:rsid w:val="00394FF9"/>
    <w:rsid w:val="003A56C0"/>
    <w:rsid w:val="003A610E"/>
    <w:rsid w:val="003B14BD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51D0"/>
    <w:rsid w:val="00436570"/>
    <w:rsid w:val="00443F69"/>
    <w:rsid w:val="00446EA1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3CEB"/>
    <w:rsid w:val="00534964"/>
    <w:rsid w:val="00534EB1"/>
    <w:rsid w:val="00535399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366B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E3B6C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82DF5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405B5"/>
    <w:rsid w:val="00A41A68"/>
    <w:rsid w:val="00A46436"/>
    <w:rsid w:val="00A5576A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D1CE6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239A"/>
    <w:rsid w:val="00C8590C"/>
    <w:rsid w:val="00CA01EF"/>
    <w:rsid w:val="00CA6BA7"/>
    <w:rsid w:val="00CA703F"/>
    <w:rsid w:val="00CB4A7D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35FA"/>
    <w:rsid w:val="00E96356"/>
    <w:rsid w:val="00EA028A"/>
    <w:rsid w:val="00EA2C67"/>
    <w:rsid w:val="00EB10A2"/>
    <w:rsid w:val="00EB4C83"/>
    <w:rsid w:val="00EC0019"/>
    <w:rsid w:val="00EC7376"/>
    <w:rsid w:val="00ED4C16"/>
    <w:rsid w:val="00EE1BD8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B4C3A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321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1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1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1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1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321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1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1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1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1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2674</izvorni_sadrzaj>
    <derivirana_varijabla naziv="DomainObject.Predmet.Broj_1">2674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Zs-a</izvorni_sadrzaj>
    <derivirana_varijabla naziv="DomainObject.Predmet.Opis_1">Članak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St-2674/2016</izvorni_sadrzaj>
    <derivirana_varijabla naziv="DomainObject.Predmet.OznakaBroj_1">St-2674/2016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TRATOM jednostavno društvo s ograničenom odgovornošću za graditeljstvo, projektiranje i usluge</izvorni_sadrzaj>
    <derivirana_varijabla naziv="DomainObject.Predmet.ProtustrankaFormated_1">  TRATOM jednostavno društvo s ograničenom odgovornošću za graditeljstvo, projektiranje i usluge</derivirana_varijabla>
  </DomainObject.Predmet.ProtustrankaFormated>
  <DomainObject.Predmet.ProtustrankaFormatedOIB>
    <izvorni_sadrzaj>  TRATOM jednostavno društvo s ograničenom odgovornošću za graditeljstvo, projektiranje i usluge, OIB 66927395822</izvorni_sadrzaj>
    <derivirana_varijabla naziv="DomainObject.Predmet.ProtustrankaFormatedOIB_1">  TRATOM jednostavno društvo s ograničenom odgovornošću za graditeljstvo, projektiranje i usluge, OIB 66927395822</derivirana_varijabla>
  </DomainObject.Predmet.ProtustrankaFormatedOIB>
  <DomainObject.Predmet.ProtustrankaFormatedWithAdress>
    <izvorni_sadrzaj> TRATOM jednostavno društvo s ograničenom odgovornošću za graditeljstvo, projektiranje i usluge, Janka Draškovića 25 B, 10430 Samobor</izvorni_sadrzaj>
    <derivirana_varijabla naziv="DomainObject.Predmet.ProtustrankaFormatedWithAdress_1"> TRATOM jednostavno društvo s ograničenom odgovornošću za graditeljstvo, projektiranje i usluge, Janka Draškovića 25 B, 10430 Samobor</derivirana_varijabla>
  </DomainObject.Predmet.ProtustrankaFormatedWithAdress>
  <DomainObject.Predmet.ProtustrankaFormatedWithAdressOIB>
    <izvorni_sadrzaj> TRATOM jednostavno društvo s ograničenom odgovornošću za graditeljstvo, projektiranje i usluge, OIB 66927395822, Janka Draškovića 25 B, 10430 Samobor</izvorni_sadrzaj>
    <derivirana_varijabla naziv="DomainObject.Predmet.ProtustrankaFormatedWithAdressOIB_1"> TRATOM jednostavno društvo s ograničenom odgovornošću za graditeljstvo, projektiranje i usluge, OIB 66927395822, Janka Draškovića 25 B, 10430 Samobor</derivirana_varijabla>
  </DomainObject.Predmet.ProtustrankaFormatedWithAdressOIB>
  <DomainObject.Predmet.ProtustrankaWithAdress>
    <izvorni_sadrzaj>TRATOM jednostavno društvo s ograničenom odgovornošću za graditeljstvo, projektiranje i usluge Janka Draškovića 25 B, 10430 Samobor</izvorni_sadrzaj>
    <derivirana_varijabla naziv="DomainObject.Predmet.ProtustrankaWithAdress_1">TRATOM jednostavno društvo s ograničenom odgovornošću za graditeljstvo, projektiranje i usluge Janka Draškovića 25 B, 10430 Samobor</derivirana_varijabla>
  </DomainObject.Predmet.ProtustrankaWithAdress>
  <DomainObject.Predmet.ProtustrankaWithAdressOIB>
    <izvorni_sadrzaj>TRATOM jednostavno društvo s ograničenom odgovornošću za graditeljstvo, projektiranje i usluge, OIB 66927395822, Janka Draškovića 25 B, 10430 Samobor</izvorni_sadrzaj>
    <derivirana_varijabla naziv="DomainObject.Predmet.ProtustrankaWithAdressOIB_1">TRATOM jednostavno društvo s ograničenom odgovornošću za graditeljstvo, projektiranje i usluge, OIB 66927395822, Janka Draškovića 25 B, 10430 Samobor</derivirana_varijabla>
  </DomainObject.Predmet.ProtustrankaWithAdressOIB>
  <DomainObject.Predmet.ProtustrankaNazivFormated>
    <izvorni_sadrzaj>TRATOM jednostavno društvo s ograničenom odgovornošću za graditeljstvo, projektiranje i usluge</izvorni_sadrzaj>
    <derivirana_varijabla naziv="DomainObject.Predmet.ProtustrankaNazivFormated_1">TRATOM jednostavno društvo s ograničenom odgovornošću za graditeljstvo, projektiranje i usluge</derivirana_varijabla>
  </DomainObject.Predmet.ProtustrankaNazivFormated>
  <DomainObject.Predmet.ProtustrankaNazivFormatedOIB>
    <izvorni_sadrzaj>TRATOM jednostavno društvo s ograničenom odgovornošću za graditeljstvo, projektiranje i usluge, OIB 66927395822</izvorni_sadrzaj>
    <derivirana_varijabla naziv="DomainObject.Predmet.ProtustrankaNazivFormatedOIB_1">TRATOM jednostavno društvo s ograničenom odgovornošću za graditeljstvo, projektiranje i usluge, OIB 66927395822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7938.66</izvorni_sadrzaj>
    <derivirana_varijabla naziv="DomainObject.Predmet.TrenutnaVrijednost_1">7938.66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TRATOM jednostavno društvo s ograničenom odgovornošću za graditeljstvo, projektiranje i usluge</item>
    </izvorni_sadrzaj>
    <derivirana_varijabla naziv="DomainObject.Predmet.ProtuStrankaListFormated_1">
      <item>TRATOM jednostavno društvo s ograničenom odgovornošću za graditeljstvo, projektiranje i usluge</item>
    </derivirana_varijabla>
  </DomainObject.Predmet.ProtuStrankaListFormated>
  <DomainObject.Predmet.ProtuStrankaListFormatedOIB>
    <izvorni_sadrzaj>
      <item>TRATOM jednostavno društvo s ograničenom odgovornošću za graditeljstvo, projektiranje i usluge, OIB 66927395822</item>
    </izvorni_sadrzaj>
    <derivirana_varijabla naziv="DomainObject.Predmet.ProtuStrankaListFormatedOIB_1">
      <item>TRATOM jednostavno društvo s ograničenom odgovornošću za graditeljstvo, projektiranje i usluge, OIB 66927395822</item>
    </derivirana_varijabla>
  </DomainObject.Predmet.ProtuStrankaListFormatedOIB>
  <DomainObject.Predmet.ProtuStrankaListFormatedWithAdress>
    <izvorni_sadrzaj>
      <item>TRATOM jednostavno društvo s ograničenom odgovornošću za graditeljstvo, projektiranje i usluge, Janka Draškovića 25 B, 10430 Samobor</item>
    </izvorni_sadrzaj>
    <derivirana_varijabla naziv="DomainObject.Predmet.ProtuStrankaListFormatedWithAdress_1">
      <item>TRATOM jednostavno društvo s ograničenom odgovornošću za graditeljstvo, projektiranje i usluge, Janka Draškovića 25 B, 10430 Samobor</item>
    </derivirana_varijabla>
  </DomainObject.Predmet.ProtuStrankaListFormatedWithAdress>
  <DomainObject.Predmet.ProtuStrankaListFormatedWithAdressOIB>
    <izvorni_sadrzaj>
      <item>TRATOM jednostavno društvo s ograničenom odgovornošću za graditeljstvo, projektiranje i usluge, OIB 66927395822, Janka Draškovića 25 B, 10430 Samobor</item>
    </izvorni_sadrzaj>
    <derivirana_varijabla naziv="DomainObject.Predmet.ProtuStrankaListFormatedWithAdressOIB_1">
      <item>TRATOM jednostavno društvo s ograničenom odgovornošću za graditeljstvo, projektiranje i usluge, OIB 66927395822, Janka Draškovića 25 B, 10430 Samobor</item>
    </derivirana_varijabla>
  </DomainObject.Predmet.ProtuStrankaListFormatedWithAdressOIB>
  <DomainObject.Predmet.ProtuStrankaListNazivFormated>
    <izvorni_sadrzaj>
      <item>TRATOM jednostavno društvo s ograničenom odgovornošću za graditeljstvo, projektiranje i usluge</item>
    </izvorni_sadrzaj>
    <derivirana_varijabla naziv="DomainObject.Predmet.ProtuStrankaListNazivFormated_1">
      <item>TRATOM jednostavno društvo s ograničenom odgovornošću za graditeljstvo, projektiranje i usluge</item>
    </derivirana_varijabla>
  </DomainObject.Predmet.ProtuStrankaListNazivFormated>
  <DomainObject.Predmet.ProtuStrankaListNazivFormatedOIB>
    <izvorni_sadrzaj>
      <item>TRATOM jednostavno društvo s ograničenom odgovornošću za graditeljstvo, projektiranje i usluge, OIB 66927395822</item>
    </izvorni_sadrzaj>
    <derivirana_varijabla naziv="DomainObject.Predmet.ProtuStrankaListNazivFormatedOIB_1">
      <item>TRATOM jednostavno društvo s ograničenom odgovornošću za graditeljstvo, projektiranje i usluge, OIB 66927395822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TRATOM jednostavno društvo s ograničenom odgovornošću za graditeljstvo, projektiranje i usluge</izvorni_sadrzaj>
    <derivirana_varijabla naziv="DomainObject.Predmet.ProtustrankaIDrugi_1">TRATOM jednostavno društvo s ograničenom odgovornošću za graditeljstvo, projektiranje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TRATOM jednostavno društvo s ograničenom odgovornošću za graditeljstvo, projektiranje i usluge, OIB 66927395822, Janka Draškovića 25 B, 10430 Samobor</izvorni_sadrzaj>
    <derivirana_varijabla naziv="DomainObject.Predmet.ProtustrankaIDrugiAdressOIB_1">TRATOM jednostavno društvo s ograničenom odgovornošću za graditeljstvo, projektiranje i usluge, OIB 66927395822, Janka Draškovića 25 B,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TRATOM jednostavno društvo s ograničenom odgovornošću za graditeljstvo, projektiranje i usluge</item>
      <item>FINA Regionalni centar Zagreb</item>
    </izvorni_sadrzaj>
    <derivirana_varijabla naziv="DomainObject.Predmet.SudioniciListNaziv_1">
      <item>TRATOM jednostavno društvo s ograničenom odgovornošću za graditeljstvo, projektiranje i usluge</item>
      <item>FINA Regionalni centar Zagreb</item>
    </derivirana_varijabla>
  </DomainObject.Predmet.SudioniciListNaziv>
  <DomainObject.Predmet.SudioniciListAdressOIB>
    <izvorni_sadrzaj>
      <item>TRATOM jednostavno društvo s ograničenom odgovornošću za graditeljstvo, projektiranje i usluge, OIB 66927395822, Janka Draškovića 25 B,10430 Samobor</item>
      <item>FINA Regionalni centar Zagreb, OIB 85821130368, Trg svibanjskih žrtava 1995. br. 1,10000 Zagreb</item>
    </izvorni_sadrzaj>
    <derivirana_varijabla naziv="DomainObject.Predmet.SudioniciListAdressOIB_1">
      <item>TRATOM jednostavno društvo s ograničenom odgovornošću za graditeljstvo, projektiranje i usluge, OIB 66927395822, Janka Draškovića 25 B,10430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66927395822</item>
      <item>, OIB 85821130368</item>
    </izvorni_sadrzaj>
    <derivirana_varijabla naziv="DomainObject.Predmet.SudioniciListNazivOIB_1">
      <item>, OIB 66927395822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413</properties:Words>
  <properties:Characters>2312</properties:Characters>
  <properties:Lines>58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2016-11-07T11:53:00Z</dcterms:created>
  <dc:creator>Korisnik</dc:creator>
  <cp:lastModifiedBy>wsadmin</cp:lastModifiedBy>
  <cp:lastPrinted>2016-11-07T12:09:00Z</cp:lastPrinted>
  <dcterms:modified xmlns:xsi="http://www.w3.org/2001/XMLSchema-instance" xsi:type="dcterms:W3CDTF">2016-11-08T12:04:00Z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