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7f4cc" w14:paraId="317f4cc" w:rsidRDefault="00784514" w:rsidP="00784514" w:rsidR="00784514" w:rsidRPr="00784514">
      <w:pPr>
        <w15:collapsed w:val="false"/>
        <w:rPr>
          <w:rFonts w:hAnsi="Times New Roman" w:ascii="Times New Roman"/>
          <w:szCs w:val="24"/>
        </w:rPr>
      </w:pPr>
      <w:bookmarkStart w:name="_GoBack" w:id="0"/>
      <w:bookmarkEnd w:id="0"/>
      <w:r w:rsidRPr="00784514">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84514" w:rsidP="00784514" w:rsidR="00784514" w:rsidRPr="00784514">
      <w:pPr>
        <w:rPr>
          <w:rFonts w:hAnsi="Times New Roman" w:ascii="Times New Roman"/>
          <w:szCs w:val="24"/>
        </w:rPr>
      </w:pPr>
      <w:r w:rsidRPr="00784514">
        <w:rPr>
          <w:rFonts w:hAnsi="Times New Roman" w:ascii="Times New Roman"/>
          <w:szCs w:val="24"/>
        </w:rPr>
        <w:t xml:space="preserve">REPUBLIKA HRVATSKA </w:t>
      </w:r>
    </w:p>
    <w:p w:rsidRDefault="00784514" w:rsidP="00784514" w:rsidR="00784514" w:rsidRPr="00784514">
      <w:pPr>
        <w:tabs>
          <w:tab w:pos="7170" w:val="left"/>
        </w:tabs>
        <w:rPr>
          <w:rFonts w:hAnsi="Times New Roman" w:ascii="Times New Roman"/>
          <w:szCs w:val="24"/>
        </w:rPr>
      </w:pPr>
      <w:r w:rsidRPr="00784514">
        <w:rPr>
          <w:rFonts w:hAnsi="Times New Roman" w:ascii="Times New Roman"/>
          <w:szCs w:val="24"/>
        </w:rPr>
        <w:t>TRGOVAČKI SUD U ZAGREBU</w:t>
      </w:r>
      <w:r w:rsidRPr="00784514">
        <w:rPr>
          <w:rFonts w:hAnsi="Times New Roman" w:ascii="Times New Roman"/>
          <w:szCs w:val="24"/>
        </w:rPr>
        <w:tab/>
        <w:t>4 St-</w:t>
      </w:r>
      <w:r w:rsidR="00F6113D">
        <w:rPr>
          <w:rFonts w:hAnsi="Times New Roman" w:ascii="Times New Roman"/>
          <w:szCs w:val="24"/>
        </w:rPr>
        <w:t>4350</w:t>
      </w:r>
      <w:r w:rsidRPr="00784514">
        <w:rPr>
          <w:rFonts w:hAnsi="Times New Roman" w:ascii="Times New Roman"/>
          <w:szCs w:val="24"/>
        </w:rPr>
        <w:t>/16</w:t>
      </w:r>
    </w:p>
    <w:p w:rsidRDefault="00784514" w:rsidP="00784514" w:rsidR="00784514" w:rsidRPr="00784514">
      <w:pPr>
        <w:rPr>
          <w:rFonts w:hAnsi="Times New Roman" w:ascii="Times New Roman"/>
          <w:szCs w:val="24"/>
        </w:rPr>
      </w:pPr>
      <w:r w:rsidRPr="00784514">
        <w:rPr>
          <w:rFonts w:hAnsi="Times New Roman" w:ascii="Times New Roman"/>
          <w:szCs w:val="24"/>
        </w:rPr>
        <w:t xml:space="preserve">STALNA SLUŽBA </w:t>
      </w:r>
    </w:p>
    <w:p w:rsidRDefault="00784514" w:rsidP="00784514" w:rsidR="00784514" w:rsidRPr="00784514">
      <w:pPr>
        <w:rPr>
          <w:rFonts w:hAnsi="Times New Roman" w:ascii="Times New Roman"/>
          <w:szCs w:val="24"/>
        </w:rPr>
      </w:pPr>
      <w:r w:rsidRPr="00784514">
        <w:rPr>
          <w:rFonts w:hAnsi="Times New Roman" w:ascii="Times New Roman"/>
          <w:szCs w:val="24"/>
        </w:rPr>
        <w:t xml:space="preserve">Karlovac, </w:t>
      </w:r>
      <w:r w:rsidR="002B316B">
        <w:rPr>
          <w:rFonts w:hAnsi="Times New Roman" w:ascii="Times New Roman"/>
          <w:szCs w:val="24"/>
        </w:rPr>
        <w:t>Trg hrvatskih branitelja 1</w:t>
      </w:r>
    </w:p>
    <w:p w:rsidRDefault="00784514" w:rsidP="00784514" w:rsidR="00784514" w:rsidRPr="00784514">
      <w:pPr>
        <w:tabs>
          <w:tab w:pos="4050" w:val="left"/>
        </w:tabs>
        <w:rPr>
          <w:rFonts w:hAnsi="Times New Roman" w:ascii="Times New Roman"/>
          <w:szCs w:val="24"/>
        </w:rPr>
      </w:pPr>
      <w:r w:rsidRPr="00784514">
        <w:rPr>
          <w:rFonts w:hAnsi="Times New Roman" w:ascii="Times New Roman"/>
          <w:szCs w:val="24"/>
        </w:rPr>
        <w:tab/>
      </w:r>
    </w:p>
    <w:p w:rsidRDefault="00784514" w:rsidP="00784514" w:rsidR="00784514" w:rsidRPr="00784514">
      <w:pPr>
        <w:tabs>
          <w:tab w:pos="4050" w:val="left"/>
        </w:tabs>
        <w:jc w:val="center"/>
        <w:rPr>
          <w:rFonts w:hAnsi="Times New Roman" w:ascii="Times New Roman"/>
          <w:szCs w:val="24"/>
        </w:rPr>
      </w:pPr>
      <w:r w:rsidRPr="00784514">
        <w:rPr>
          <w:rFonts w:hAnsi="Times New Roman" w:ascii="Times New Roman"/>
          <w:szCs w:val="24"/>
        </w:rPr>
        <w:t>R E P U B L I K A  H R V A T S K A</w:t>
      </w:r>
    </w:p>
    <w:p w:rsidRDefault="00784514" w:rsidP="00784514" w:rsidR="00784514" w:rsidRPr="00784514">
      <w:pPr>
        <w:tabs>
          <w:tab w:pos="4050" w:val="left"/>
        </w:tabs>
        <w:jc w:val="center"/>
        <w:rPr>
          <w:rFonts w:hAnsi="Times New Roman" w:ascii="Times New Roman"/>
          <w:szCs w:val="24"/>
        </w:rPr>
      </w:pPr>
      <w:r w:rsidRPr="00784514">
        <w:rPr>
          <w:rFonts w:hAnsi="Times New Roman" w:ascii="Times New Roman"/>
          <w:szCs w:val="24"/>
        </w:rPr>
        <w:t>R J E Š E N J E</w:t>
      </w:r>
    </w:p>
    <w:p w:rsidRDefault="00784514" w:rsidP="00784514" w:rsidR="00784514" w:rsidRPr="00784514">
      <w:pPr>
        <w:rPr>
          <w:rFonts w:hAnsi="Times New Roman" w:ascii="Times New Roman"/>
          <w:szCs w:val="24"/>
        </w:rPr>
      </w:pPr>
    </w:p>
    <w:p w:rsidRDefault="00784514" w:rsidP="00784514" w:rsidR="00784514" w:rsidRPr="00784514">
      <w:pPr>
        <w:ind w:firstLine="720"/>
        <w:jc w:val="both"/>
        <w:rPr>
          <w:rFonts w:hAnsi="Times New Roman" w:ascii="Times New Roman"/>
          <w:szCs w:val="24"/>
        </w:rPr>
      </w:pPr>
      <w:r w:rsidRPr="00784514">
        <w:rPr>
          <w:rFonts w:hAnsi="Times New Roman" w:ascii="Times New Roman"/>
          <w:szCs w:val="24"/>
        </w:rPr>
        <w:t xml:space="preserve">Trgovački sud u Zagrebu, stalna služba, po sucu Goranki Boljkovac, kao stečajnom sucu, u povodu prijedloga predlagatelja </w:t>
      </w:r>
      <w:r w:rsidR="002B316B">
        <w:rPr>
          <w:rFonts w:hAnsi="Times New Roman" w:ascii="Times New Roman"/>
          <w:szCs w:val="24"/>
        </w:rPr>
        <w:t>Financijske agencije</w:t>
      </w:r>
      <w:r w:rsidRPr="00784514">
        <w:rPr>
          <w:rFonts w:hAnsi="Times New Roman" w:ascii="Times New Roman"/>
          <w:szCs w:val="24"/>
        </w:rPr>
        <w:t xml:space="preserve">, Zagreb, Ulica grada Vukovara 70, za otvaranje stečajnog postupka nad dužnikom </w:t>
      </w:r>
      <w:r w:rsidR="00F6113D" w:rsidRPr="006A30FF">
        <w:rPr>
          <w:rFonts w:hAnsi="Times New Roman" w:ascii="Times New Roman"/>
          <w:szCs w:val="24"/>
        </w:rPr>
        <w:t>KNEZ GRADITELJSTVO j.d.o.o., Zagreb, 5. Trnjanska struga 12, OIB 24435232613</w:t>
      </w:r>
      <w:r w:rsidRPr="00784514">
        <w:rPr>
          <w:rFonts w:hAnsi="Times New Roman" w:ascii="Times New Roman"/>
          <w:szCs w:val="24"/>
        </w:rPr>
        <w:t xml:space="preserve">, dana </w:t>
      </w:r>
      <w:r w:rsidR="00F6113D">
        <w:rPr>
          <w:rFonts w:hAnsi="Times New Roman" w:ascii="Times New Roman"/>
          <w:szCs w:val="24"/>
        </w:rPr>
        <w:t>27. travnja 2018.</w:t>
      </w:r>
    </w:p>
    <w:p w:rsidRDefault="00784514" w:rsidP="00784514" w:rsidR="00784514" w:rsidRPr="00784514">
      <w:pPr>
        <w:rPr>
          <w:rFonts w:hAnsi="Times New Roman" w:ascii="Times New Roman"/>
          <w:szCs w:val="24"/>
        </w:rPr>
      </w:pPr>
    </w:p>
    <w:p w:rsidRDefault="00784514" w:rsidP="00784514" w:rsidR="00784514" w:rsidRPr="00784514">
      <w:pPr>
        <w:jc w:val="center"/>
        <w:rPr>
          <w:rFonts w:hAnsi="Times New Roman" w:ascii="Times New Roman"/>
          <w:b/>
          <w:szCs w:val="24"/>
        </w:rPr>
      </w:pPr>
      <w:r w:rsidRPr="00784514">
        <w:rPr>
          <w:rFonts w:hAnsi="Times New Roman" w:ascii="Times New Roman"/>
          <w:szCs w:val="24"/>
        </w:rPr>
        <w:t>r i j e š i o     j e</w:t>
      </w:r>
    </w:p>
    <w:p w:rsidRDefault="009B7697" w:rsidP="009B7697" w:rsidR="009B7697" w:rsidRPr="00521ECA">
      <w:pPr>
        <w:ind w:firstLine="720"/>
        <w:jc w:val="center"/>
        <w:rPr>
          <w:rFonts w:hAnsi="Times New Roman" w:ascii="Times New Roman"/>
          <w:szCs w:val="24"/>
        </w:rPr>
      </w:pPr>
    </w:p>
    <w:p w:rsidRDefault="009B7697" w:rsidP="009B7697" w:rsidR="009B7697" w:rsidRPr="00521ECA">
      <w:pPr>
        <w:numPr>
          <w:ilvl w:val="0"/>
          <w:numId w:val="16"/>
        </w:numPr>
        <w:jc w:val="both"/>
        <w:rPr>
          <w:rFonts w:hAnsi="Times New Roman" w:ascii="Times New Roman"/>
        </w:rPr>
      </w:pPr>
      <w:r w:rsidRPr="00521ECA">
        <w:rPr>
          <w:rFonts w:hAnsi="Times New Roman" w:ascii="Times New Roman"/>
        </w:rPr>
        <w:t xml:space="preserve">Utvrđuje se da imovina dužnika </w:t>
      </w:r>
      <w:r w:rsidRPr="006A30FF">
        <w:rPr>
          <w:rFonts w:hAnsi="Times New Roman" w:ascii="Times New Roman"/>
          <w:szCs w:val="24"/>
        </w:rPr>
        <w:t>KNEZ GRADITELJSTVO j.d.o.o., Zagreb, 5. Trnjanska struga 12, OIB 24435232613</w:t>
      </w:r>
      <w:r w:rsidRPr="00521ECA">
        <w:rPr>
          <w:rFonts w:hAnsi="Times New Roman" w:ascii="Times New Roman"/>
        </w:rPr>
        <w:t xml:space="preserve">, koja bi ušla u stečajnu masu, nije dovoljna ni za namirenje troškova postupka.  </w:t>
      </w:r>
    </w:p>
    <w:p w:rsidRDefault="009B7697" w:rsidP="009B7697" w:rsidR="009B7697" w:rsidRPr="00521ECA">
      <w:pPr>
        <w:ind w:left="75"/>
        <w:jc w:val="both"/>
        <w:rPr>
          <w:rFonts w:hAnsi="Times New Roman" w:ascii="Times New Roman"/>
        </w:rPr>
      </w:pPr>
      <w:r w:rsidRPr="00521ECA">
        <w:rPr>
          <w:rFonts w:hAnsi="Times New Roman" w:ascii="Times New Roman"/>
        </w:rPr>
        <w:t xml:space="preserve"> </w:t>
      </w:r>
    </w:p>
    <w:p w:rsidRDefault="009B7697" w:rsidP="009B7697" w:rsidR="009B7697" w:rsidRPr="00521ECA">
      <w:pPr>
        <w:numPr>
          <w:ilvl w:val="0"/>
          <w:numId w:val="16"/>
        </w:numPr>
        <w:jc w:val="both"/>
        <w:rPr>
          <w:rFonts w:hAnsi="Times New Roman" w:ascii="Times New Roman"/>
        </w:rPr>
      </w:pPr>
      <w:r w:rsidRPr="00521ECA">
        <w:rPr>
          <w:rFonts w:hAnsi="Times New Roman" w:ascii="Times New Roman"/>
        </w:rPr>
        <w:t>Pozivaju se osobe koje imaju pravni interes za provedbom stečajnog postupka nad dužnikom, unatoč utvrđenoj nedostatnosti stečajne mase, da u roku 15 dana na žiro račun Trgovačkog suda u Zagrebu IBAN: HR9223900011300000460 model 05-</w:t>
      </w:r>
      <w:r>
        <w:rPr>
          <w:rFonts w:hAnsi="Times New Roman" w:ascii="Times New Roman"/>
        </w:rPr>
        <w:t>4350</w:t>
      </w:r>
      <w:r w:rsidRPr="00521ECA">
        <w:rPr>
          <w:rFonts w:hAnsi="Times New Roman" w:ascii="Times New Roman"/>
        </w:rPr>
        <w:t xml:space="preserve">16, predujme iznos od 21.700,00 kn za namirenje troškova prethodnog i otvorenoga stečajnog postupka. </w:t>
      </w:r>
    </w:p>
    <w:p w:rsidRDefault="009B7697" w:rsidP="009B7697" w:rsidR="009B7697" w:rsidRPr="00521ECA">
      <w:pPr>
        <w:jc w:val="both"/>
        <w:rPr>
          <w:rFonts w:hAnsi="Times New Roman" w:ascii="Times New Roman"/>
        </w:rPr>
      </w:pPr>
    </w:p>
    <w:p w:rsidRDefault="009B7697" w:rsidP="009B7697" w:rsidR="009B7697" w:rsidRPr="00521ECA">
      <w:pPr>
        <w:numPr>
          <w:ilvl w:val="0"/>
          <w:numId w:val="16"/>
        </w:numPr>
        <w:jc w:val="both"/>
        <w:rPr>
          <w:rFonts w:hAnsi="Times New Roman" w:ascii="Times New Roman"/>
        </w:rPr>
      </w:pPr>
      <w:r w:rsidRPr="00521ECA">
        <w:rPr>
          <w:rFonts w:hAnsi="Times New Roman" w:ascii="Times New Roman"/>
        </w:rPr>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9B7697" w:rsidP="009B7697" w:rsidR="009B7697" w:rsidRPr="00521ECA">
      <w:pPr>
        <w:jc w:val="both"/>
        <w:rPr>
          <w:rFonts w:hAnsi="Times New Roman" w:ascii="Times New Roman"/>
        </w:rPr>
      </w:pPr>
    </w:p>
    <w:p w:rsidRDefault="009B7697" w:rsidP="009B7697" w:rsidR="009B7697" w:rsidRPr="00521ECA">
      <w:pPr>
        <w:numPr>
          <w:ilvl w:val="0"/>
          <w:numId w:val="16"/>
        </w:numPr>
        <w:jc w:val="both"/>
        <w:rPr>
          <w:rFonts w:hAnsi="Times New Roman" w:ascii="Times New Roman"/>
        </w:rPr>
      </w:pPr>
      <w:r w:rsidRPr="00521ECA">
        <w:rPr>
          <w:rFonts w:hAnsi="Times New Roman" w:ascii="Times New Roman"/>
        </w:rPr>
        <w:t xml:space="preserve">Ovo rješenje će se objaviti na mrežnoj stranici e-Oglasna ploča suda. </w:t>
      </w:r>
    </w:p>
    <w:p w:rsidRDefault="00784514" w:rsidP="00784514" w:rsidR="00784514" w:rsidRPr="00784514">
      <w:pPr>
        <w:jc w:val="both"/>
        <w:rPr>
          <w:rFonts w:hAnsi="Times New Roman" w:ascii="Times New Roman"/>
          <w:szCs w:val="24"/>
        </w:rPr>
      </w:pPr>
    </w:p>
    <w:p w:rsidRDefault="00784514" w:rsidP="00784514" w:rsidR="00784514" w:rsidRPr="00784514">
      <w:pPr>
        <w:jc w:val="center"/>
        <w:rPr>
          <w:rFonts w:hAnsi="Times New Roman" w:ascii="Times New Roman"/>
          <w:szCs w:val="24"/>
        </w:rPr>
      </w:pPr>
      <w:r w:rsidRPr="00784514">
        <w:rPr>
          <w:rFonts w:hAnsi="Times New Roman" w:ascii="Times New Roman"/>
          <w:szCs w:val="24"/>
        </w:rPr>
        <w:t xml:space="preserve">Obrazloženje  </w:t>
      </w:r>
      <w:r w:rsidRPr="00784514">
        <w:rPr>
          <w:rFonts w:hAnsi="Times New Roman" w:ascii="Times New Roman"/>
          <w:szCs w:val="24"/>
        </w:rPr>
        <w:tab/>
      </w:r>
    </w:p>
    <w:p w:rsidRDefault="00784514" w:rsidP="00784514" w:rsidR="00784514" w:rsidRPr="00784514">
      <w:pPr>
        <w:pStyle w:val="Tijeloteksta"/>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FINA-a Regionalni centar Zagreb, podnijela je ovom sudu dana </w:t>
      </w:r>
      <w:r w:rsidR="009B7697">
        <w:rPr>
          <w:rFonts w:hAnsi="Times New Roman" w:ascii="Times New Roman"/>
          <w:szCs w:val="24"/>
        </w:rPr>
        <w:t>13. svibnja</w:t>
      </w:r>
      <w:r w:rsidRPr="00784514">
        <w:rPr>
          <w:rFonts w:hAnsi="Times New Roman" w:ascii="Times New Roman"/>
          <w:szCs w:val="24"/>
        </w:rPr>
        <w:t xml:space="preserve"> 2016. prijedlog za otvaranje stečajnog postupka nad dužnikom </w:t>
      </w:r>
      <w:r w:rsidR="009B7697" w:rsidRPr="006A30FF">
        <w:rPr>
          <w:rFonts w:hAnsi="Times New Roman" w:ascii="Times New Roman"/>
          <w:szCs w:val="24"/>
        </w:rPr>
        <w:t>KNEZ GRADITELJSTVO j.d.o.o., Zagreb, 5. Trnjanska struga 12, OIB 24435232613</w:t>
      </w: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Prijedlog je podnesen temeljem odredbe članka 444. stav</w:t>
      </w:r>
      <w:r w:rsidR="002B316B">
        <w:rPr>
          <w:rFonts w:hAnsi="Times New Roman" w:ascii="Times New Roman"/>
          <w:szCs w:val="24"/>
        </w:rPr>
        <w:t>ka</w:t>
      </w:r>
      <w:r w:rsidRPr="00784514">
        <w:rPr>
          <w:rFonts w:hAnsi="Times New Roman" w:ascii="Times New Roman"/>
          <w:szCs w:val="24"/>
        </w:rPr>
        <w:t xml:space="preserve"> 2. Stečajnog zakona (Narodne novine broj 71/15,</w:t>
      </w:r>
      <w:r w:rsidR="00836ABE">
        <w:rPr>
          <w:rFonts w:hAnsi="Times New Roman" w:ascii="Times New Roman"/>
          <w:szCs w:val="24"/>
        </w:rPr>
        <w:t xml:space="preserve"> 104/17,</w:t>
      </w:r>
      <w:r w:rsidRPr="00784514">
        <w:rPr>
          <w:rFonts w:hAnsi="Times New Roman" w:ascii="Times New Roman"/>
          <w:szCs w:val="24"/>
        </w:rPr>
        <w:t xml:space="preserve"> dalje u tekstu: SZ-a). U prijedlogu predlagatelj navodi da na dan 1. rujna 2015. godine dužnik u Očevidniku redoslijeda osnova za plaćanje ima </w:t>
      </w:r>
      <w:r w:rsidRPr="00784514">
        <w:rPr>
          <w:rFonts w:hAnsi="Times New Roman" w:ascii="Times New Roman"/>
          <w:szCs w:val="24"/>
        </w:rPr>
        <w:lastRenderedPageBreak/>
        <w:t xml:space="preserve">evidentirane neizvršene osnove za plaćanje u neprekinutom razdoblju od </w:t>
      </w:r>
      <w:r w:rsidR="009B7697">
        <w:rPr>
          <w:rFonts w:hAnsi="Times New Roman" w:ascii="Times New Roman"/>
          <w:szCs w:val="24"/>
        </w:rPr>
        <w:t>607</w:t>
      </w:r>
      <w:r w:rsidR="002B316B">
        <w:rPr>
          <w:rFonts w:hAnsi="Times New Roman" w:ascii="Times New Roman"/>
          <w:szCs w:val="24"/>
        </w:rPr>
        <w:t xml:space="preserve"> </w:t>
      </w:r>
      <w:r w:rsidRPr="00784514">
        <w:rPr>
          <w:rFonts w:hAnsi="Times New Roman" w:ascii="Times New Roman"/>
          <w:szCs w:val="24"/>
        </w:rPr>
        <w:t xml:space="preserve">dana, u ukupnom iznosu od </w:t>
      </w:r>
      <w:r w:rsidR="009B7697">
        <w:rPr>
          <w:rFonts w:hAnsi="Times New Roman" w:ascii="Times New Roman"/>
          <w:szCs w:val="24"/>
        </w:rPr>
        <w:t>7.370,78</w:t>
      </w:r>
      <w:r w:rsidRPr="00784514">
        <w:rPr>
          <w:rFonts w:hAnsi="Times New Roman" w:ascii="Times New Roman"/>
          <w:szCs w:val="24"/>
        </w:rPr>
        <w:t xml:space="preserve"> kn, te da dužnik ima </w:t>
      </w:r>
      <w:r w:rsidR="000A6569">
        <w:rPr>
          <w:rFonts w:hAnsi="Times New Roman" w:ascii="Times New Roman"/>
          <w:szCs w:val="24"/>
        </w:rPr>
        <w:t>dva zaposlena</w:t>
      </w: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Rješenjem ovog suda posl.br. 4 St-</w:t>
      </w:r>
      <w:r w:rsidR="009B7697">
        <w:rPr>
          <w:rFonts w:hAnsi="Times New Roman" w:ascii="Times New Roman"/>
          <w:szCs w:val="24"/>
        </w:rPr>
        <w:t>4350</w:t>
      </w:r>
      <w:r w:rsidR="000A6569">
        <w:rPr>
          <w:rFonts w:hAnsi="Times New Roman" w:ascii="Times New Roman"/>
          <w:szCs w:val="24"/>
        </w:rPr>
        <w:t>/</w:t>
      </w:r>
      <w:r w:rsidRPr="00784514">
        <w:rPr>
          <w:rFonts w:hAnsi="Times New Roman" w:ascii="Times New Roman"/>
          <w:szCs w:val="24"/>
        </w:rPr>
        <w:t xml:space="preserve">16 od </w:t>
      </w:r>
      <w:r w:rsidR="009B7697">
        <w:rPr>
          <w:rFonts w:hAnsi="Times New Roman" w:ascii="Times New Roman"/>
          <w:szCs w:val="24"/>
        </w:rPr>
        <w:t>28. ožujka 2018.</w:t>
      </w:r>
      <w:r w:rsidRPr="00784514">
        <w:rPr>
          <w:rFonts w:hAnsi="Times New Roman" w:ascii="Times New Roman"/>
          <w:szCs w:val="24"/>
        </w:rPr>
        <w:t xml:space="preserve"> godine pokrenut je prethodni postupak radi utvrđivanja pretpostavki za otvaranje stečajnoga postupka nad dužnikom,  te je ujedno određeno ročište radi očitovanja o prijedlogu za otvaranje stečajnoga postupka za dan </w:t>
      </w:r>
      <w:r w:rsidR="009B7697">
        <w:rPr>
          <w:rFonts w:hAnsi="Times New Roman" w:ascii="Times New Roman"/>
          <w:szCs w:val="24"/>
        </w:rPr>
        <w:t>27. travnja 2018.</w:t>
      </w:r>
      <w:r w:rsidRPr="00784514">
        <w:rPr>
          <w:rFonts w:hAnsi="Times New Roman" w:ascii="Times New Roman"/>
          <w:szCs w:val="24"/>
        </w:rPr>
        <w:t xml:space="preserve"> </w:t>
      </w:r>
    </w:p>
    <w:p w:rsidRDefault="00784514" w:rsidP="00784514" w:rsidR="00784514" w:rsidRPr="00784514">
      <w:pPr>
        <w:jc w:val="both"/>
        <w:rPr>
          <w:rFonts w:hAnsi="Times New Roman" w:ascii="Times New Roman"/>
          <w:szCs w:val="24"/>
        </w:rPr>
      </w:pPr>
    </w:p>
    <w:p w:rsidRDefault="00784514" w:rsidP="00784514" w:rsidR="00784514" w:rsidRPr="000A6569">
      <w:pPr>
        <w:ind w:firstLine="708"/>
        <w:jc w:val="both"/>
        <w:rPr>
          <w:rFonts w:hAnsi="Times New Roman" w:ascii="Times New Roman"/>
          <w:szCs w:val="24"/>
        </w:rPr>
      </w:pPr>
      <w:r w:rsidRPr="00784514">
        <w:rPr>
          <w:rFonts w:hAnsi="Times New Roman" w:ascii="Times New Roman"/>
          <w:szCs w:val="24"/>
        </w:rPr>
        <w:t xml:space="preserve">Podneskom od </w:t>
      </w:r>
      <w:r w:rsidR="009B7697">
        <w:rPr>
          <w:rFonts w:hAnsi="Times New Roman" w:ascii="Times New Roman"/>
          <w:szCs w:val="24"/>
        </w:rPr>
        <w:t>30. ožujka 2018.</w:t>
      </w:r>
      <w:r w:rsidRPr="00784514">
        <w:rPr>
          <w:rFonts w:hAnsi="Times New Roman" w:ascii="Times New Roman"/>
          <w:szCs w:val="24"/>
        </w:rPr>
        <w:t xml:space="preserve"> FINA je izvijestila sud da ostaje kod prijedloga za otvaranje </w:t>
      </w:r>
      <w:r w:rsidRPr="000A6569">
        <w:rPr>
          <w:rFonts w:hAnsi="Times New Roman" w:ascii="Times New Roman"/>
          <w:szCs w:val="24"/>
        </w:rPr>
        <w:t xml:space="preserve">stečajnog postupka. </w:t>
      </w:r>
    </w:p>
    <w:p w:rsidRDefault="000A6569" w:rsidP="00784514" w:rsidR="000A6569" w:rsidRPr="000A6569">
      <w:pPr>
        <w:ind w:firstLine="708"/>
        <w:jc w:val="both"/>
        <w:rPr>
          <w:rFonts w:hAnsi="Times New Roman" w:ascii="Times New Roman"/>
          <w:szCs w:val="24"/>
        </w:rPr>
      </w:pPr>
    </w:p>
    <w:p w:rsidRDefault="00784514" w:rsidP="00784514" w:rsidR="009B7697">
      <w:pPr>
        <w:ind w:firstLine="708"/>
        <w:jc w:val="both"/>
        <w:rPr>
          <w:rFonts w:hAnsi="Times New Roman" w:ascii="Times New Roman"/>
          <w:szCs w:val="24"/>
        </w:rPr>
      </w:pPr>
      <w:r w:rsidRPr="00784514">
        <w:rPr>
          <w:rFonts w:hAnsi="Times New Roman" w:ascii="Times New Roman"/>
          <w:szCs w:val="24"/>
        </w:rPr>
        <w:t xml:space="preserve">Na ročište radi očitovanja o prijedlogu za otvaranje stečajnoga postupka od </w:t>
      </w:r>
      <w:r w:rsidR="009B7697">
        <w:rPr>
          <w:rFonts w:hAnsi="Times New Roman" w:ascii="Times New Roman"/>
          <w:szCs w:val="24"/>
        </w:rPr>
        <w:t>27. travnja 2018.</w:t>
      </w:r>
      <w:r w:rsidRPr="00784514">
        <w:rPr>
          <w:rFonts w:hAnsi="Times New Roman" w:ascii="Times New Roman"/>
          <w:szCs w:val="24"/>
        </w:rPr>
        <w:t xml:space="preserve"> nisu pristupili niti predlagatelj, niti dužnik, niti zakonski zastupnik dužnika, </w:t>
      </w:r>
      <w:r w:rsidR="009B7697">
        <w:rPr>
          <w:rFonts w:hAnsi="Times New Roman" w:ascii="Times New Roman"/>
          <w:szCs w:val="24"/>
        </w:rPr>
        <w:t>međutim dužnik je podneskom zaprimljenim kod suda 16. travnja 2018. dostavio sudu popis imovine i obveza dužnika (list 14 spisa) uvidom u koji je utvrđeno da dužnik u istome navodi da nema u vlasništvu niti nekretnina, niti pokretnina, da nema imovinskih prava na tuđim stvarima, da nema niti novčanih niti nenovčanih tražbina prema trećim osobama, da nema novčanih sredstava na računima, te da nema drugih prava koja čine imovinu dužnika. Isto tako dužnik navodi da nije stranka u postupcima pred sudovima ili drugim javnopravnim tijelima, te da ne postoje niti razlučna niti izlučna prava na imovini dužnika.</w:t>
      </w:r>
    </w:p>
    <w:p w:rsidRDefault="009B7697" w:rsidP="00784514" w:rsidR="009B7697">
      <w:pPr>
        <w:ind w:firstLine="708"/>
        <w:jc w:val="both"/>
        <w:rPr>
          <w:rFonts w:hAnsi="Times New Roman" w:ascii="Times New Roman"/>
          <w:szCs w:val="24"/>
        </w:rPr>
      </w:pPr>
    </w:p>
    <w:p w:rsidRDefault="009B7697" w:rsidP="00784514" w:rsidR="009B7697">
      <w:pPr>
        <w:ind w:firstLine="708"/>
        <w:jc w:val="both"/>
        <w:rPr>
          <w:rFonts w:hAnsi="Times New Roman" w:ascii="Times New Roman"/>
          <w:szCs w:val="24"/>
        </w:rPr>
      </w:pPr>
      <w:r>
        <w:rPr>
          <w:rFonts w:hAnsi="Times New Roman" w:ascii="Times New Roman"/>
          <w:szCs w:val="24"/>
        </w:rPr>
        <w:t xml:space="preserve">Podneskom zaprimljenim kod suda 23. travnja 2018. dužnik je izjavio da je suglasan s otvaranjem stečajnog postupka nad dužnikom te da već godinu dana dužnik ne obavlja nikakve poslovne aktivnosti te nema mogućnosti za daljnje poslovanje. </w:t>
      </w:r>
    </w:p>
    <w:p w:rsidRDefault="009B7697" w:rsidP="00784514" w:rsidR="009B7697">
      <w:pPr>
        <w:ind w:firstLine="708"/>
        <w:jc w:val="both"/>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Dakle, iz </w:t>
      </w:r>
      <w:r w:rsidR="009B7697">
        <w:rPr>
          <w:rFonts w:hAnsi="Times New Roman" w:ascii="Times New Roman"/>
          <w:szCs w:val="24"/>
        </w:rPr>
        <w:t>podataka u spisu</w:t>
      </w:r>
      <w:r w:rsidRPr="00784514">
        <w:rPr>
          <w:rFonts w:hAnsi="Times New Roman" w:ascii="Times New Roman"/>
          <w:szCs w:val="24"/>
        </w:rPr>
        <w:t xml:space="preserve"> nedvojbeno proizlazi da je kod dužnika ostvaren stečajni razlog nesposobnosti za plaćanje sukladno odredbi čl. 6. st. 1., 2. i 4. SZ-a</w:t>
      </w:r>
      <w:r w:rsidR="009B7697">
        <w:rPr>
          <w:rFonts w:hAnsi="Times New Roman" w:ascii="Times New Roman"/>
          <w:szCs w:val="24"/>
        </w:rPr>
        <w:t>, uslijed višegodišnje blokade žiro računa dužnika</w:t>
      </w: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p>
    <w:p w:rsidRDefault="00784514" w:rsidP="00784514" w:rsidR="00784514" w:rsidRPr="00784514">
      <w:pPr>
        <w:ind w:firstLine="708"/>
        <w:jc w:val="both"/>
        <w:rPr>
          <w:rFonts w:hAnsi="Times New Roman" w:ascii="Times New Roman"/>
          <w:szCs w:val="24"/>
        </w:rPr>
      </w:pPr>
    </w:p>
    <w:p w:rsidRDefault="00836ABE" w:rsidP="00836ABE" w:rsidR="00836ABE" w:rsidRPr="00836ABE">
      <w:pPr>
        <w:ind w:firstLine="708"/>
        <w:jc w:val="both"/>
        <w:rPr>
          <w:rFonts w:hAnsi="Times New Roman" w:ascii="Times New Roman"/>
        </w:rPr>
      </w:pPr>
      <w:r w:rsidRPr="00836ABE">
        <w:rPr>
          <w:rFonts w:hAnsi="Times New Roman" w:ascii="Times New Roman"/>
        </w:rPr>
        <w:t xml:space="preserve">Prema tome, iz </w:t>
      </w:r>
      <w:r w:rsidR="009B7697">
        <w:rPr>
          <w:rFonts w:hAnsi="Times New Roman" w:ascii="Times New Roman"/>
        </w:rPr>
        <w:t xml:space="preserve">popisa imovine i obveza dužnika </w:t>
      </w:r>
      <w:r w:rsidRPr="00836ABE">
        <w:rPr>
          <w:rFonts w:hAnsi="Times New Roman" w:ascii="Times New Roman"/>
        </w:rPr>
        <w:t xml:space="preserve">proizlazi da dužnik nema nikakve imovine koja bi činila stečajnu masu i koja bi bila dostatna za pokriće stečajnoga postupka, a predvidivi troškovi stečajnog postupka za razdoblje šest mjeseca iznose ukupno 21.700,00 kn, a čine ih trošak nagrade stečajnom upravitelju u bruto iznosu od 10.000,00 kn, trošak </w:t>
      </w:r>
      <w:r w:rsidRPr="00836ABE">
        <w:rPr>
          <w:rFonts w:hAnsi="Times New Roman" w:ascii="Times New Roman"/>
        </w:rPr>
        <w:lastRenderedPageBreak/>
        <w:t>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te trošak otvaranja, vođenja i zatvaranja žiro računa u iznosu od 350,00 kn.</w:t>
      </w:r>
    </w:p>
    <w:p w:rsidRDefault="002B316B" w:rsidP="002B316B" w:rsidR="002B316B" w:rsidRPr="00836ABE">
      <w:pPr>
        <w:rPr>
          <w:rFonts w:hAnsi="Times New Roman" w:ascii="Times New Roman"/>
        </w:rPr>
      </w:pPr>
    </w:p>
    <w:p w:rsidRDefault="00784514" w:rsidP="00784514" w:rsidR="00784514" w:rsidRPr="00784514">
      <w:pPr>
        <w:jc w:val="both"/>
        <w:rPr>
          <w:rFonts w:hAnsi="Times New Roman" w:ascii="Times New Roman"/>
          <w:szCs w:val="24"/>
        </w:rPr>
      </w:pPr>
      <w:r w:rsidRPr="00784514">
        <w:rPr>
          <w:rFonts w:hAnsi="Times New Roman" w:ascii="Times New Roman"/>
          <w:szCs w:val="24"/>
        </w:rPr>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2B316B">
        <w:rPr>
          <w:rFonts w:hAnsi="Times New Roman" w:ascii="Times New Roman"/>
          <w:szCs w:val="24"/>
        </w:rPr>
        <w:t>21.700</w:t>
      </w:r>
      <w:r w:rsidRPr="00784514">
        <w:rPr>
          <w:rFonts w:hAnsi="Times New Roman" w:ascii="Times New Roman"/>
          <w:szCs w:val="24"/>
        </w:rPr>
        <w:t>,00 kn.</w:t>
      </w:r>
    </w:p>
    <w:p w:rsidRDefault="00784514" w:rsidP="00784514" w:rsidR="00784514" w:rsidRPr="00784514">
      <w:pPr>
        <w:ind w:firstLine="900"/>
        <w:jc w:val="both"/>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Slijedom navedenog riješeno je kao u izreci.</w:t>
      </w:r>
    </w:p>
    <w:p w:rsidRDefault="00784514" w:rsidP="00784514" w:rsidR="00784514" w:rsidRPr="00784514">
      <w:pPr>
        <w:ind w:firstLine="900"/>
        <w:jc w:val="both"/>
        <w:rPr>
          <w:rFonts w:hAnsi="Times New Roman" w:ascii="Times New Roman"/>
          <w:szCs w:val="24"/>
        </w:rPr>
      </w:pPr>
      <w:r w:rsidRPr="00784514">
        <w:rPr>
          <w:rFonts w:hAnsi="Times New Roman" w:ascii="Times New Roman"/>
          <w:szCs w:val="24"/>
        </w:rPr>
        <w:t xml:space="preserve">  </w:t>
      </w:r>
    </w:p>
    <w:p w:rsidRDefault="00784514" w:rsidP="001F2A33" w:rsidR="00784514" w:rsidRPr="00784514">
      <w:pPr>
        <w:jc w:val="center"/>
        <w:rPr>
          <w:rFonts w:hAnsi="Times New Roman" w:ascii="Times New Roman"/>
          <w:szCs w:val="24"/>
        </w:rPr>
      </w:pPr>
      <w:r w:rsidRPr="00784514">
        <w:rPr>
          <w:rFonts w:hAnsi="Times New Roman" w:ascii="Times New Roman"/>
          <w:szCs w:val="24"/>
        </w:rPr>
        <w:t xml:space="preserve">U Karlovcu </w:t>
      </w:r>
      <w:r w:rsidR="009B7697">
        <w:rPr>
          <w:rFonts w:hAnsi="Times New Roman" w:ascii="Times New Roman"/>
          <w:szCs w:val="24"/>
        </w:rPr>
        <w:t>27. travnja 2018.</w:t>
      </w:r>
    </w:p>
    <w:p w:rsidRDefault="00784514" w:rsidP="00784514" w:rsidR="00784514" w:rsidRPr="00784514">
      <w:pPr>
        <w:ind w:left="6372"/>
        <w:jc w:val="both"/>
        <w:rPr>
          <w:rFonts w:hAnsi="Times New Roman" w:ascii="Times New Roman"/>
          <w:szCs w:val="24"/>
        </w:rPr>
      </w:pPr>
      <w:r w:rsidRPr="00784514">
        <w:rPr>
          <w:rFonts w:hAnsi="Times New Roman" w:ascii="Times New Roman"/>
          <w:szCs w:val="24"/>
        </w:rPr>
        <w:t xml:space="preserve">         Stečajni sudac:</w:t>
      </w:r>
    </w:p>
    <w:p w:rsidRDefault="00784514" w:rsidP="00784514" w:rsidR="00784514" w:rsidRPr="00784514">
      <w:pPr>
        <w:jc w:val="both"/>
        <w:rPr>
          <w:rFonts w:hAnsi="Times New Roman" w:ascii="Times New Roman"/>
          <w:szCs w:val="24"/>
        </w:rPr>
      </w:pPr>
      <w:r w:rsidRPr="00784514">
        <w:rPr>
          <w:rFonts w:hAnsi="Times New Roman" w:ascii="Times New Roman"/>
          <w:szCs w:val="24"/>
        </w:rPr>
        <w:t xml:space="preserve">                                                                                                                Goranka Boljkovac, v.r.</w:t>
      </w:r>
    </w:p>
    <w:p w:rsidRDefault="00784514" w:rsidP="00784514" w:rsidR="00784514" w:rsidRPr="00784514">
      <w:pPr>
        <w:tabs>
          <w:tab w:pos="6900" w:val="left"/>
        </w:tabs>
        <w:jc w:val="both"/>
        <w:rPr>
          <w:rFonts w:hAnsi="Times New Roman" w:ascii="Times New Roman"/>
          <w:szCs w:val="24"/>
        </w:rPr>
      </w:pPr>
      <w:r w:rsidRPr="00784514">
        <w:rPr>
          <w:rFonts w:hAnsi="Times New Roman" w:ascii="Times New Roman"/>
          <w:szCs w:val="24"/>
        </w:rPr>
        <w:t xml:space="preserve"> </w:t>
      </w:r>
      <w:r w:rsidRPr="00784514">
        <w:rPr>
          <w:rFonts w:hAnsi="Times New Roman" w:ascii="Times New Roman"/>
          <w:szCs w:val="24"/>
        </w:rPr>
        <w:tab/>
      </w:r>
    </w:p>
    <w:p w:rsidRDefault="00784514" w:rsidP="00784514" w:rsidR="00784514" w:rsidRPr="00784514">
      <w:pPr>
        <w:tabs>
          <w:tab w:pos="6900" w:val="left"/>
        </w:tabs>
        <w:jc w:val="both"/>
        <w:rPr>
          <w:rFonts w:hAnsi="Times New Roman" w:ascii="Times New Roman"/>
          <w:szCs w:val="24"/>
        </w:rPr>
      </w:pPr>
      <w:r w:rsidRPr="00784514">
        <w:rPr>
          <w:rFonts w:hAnsi="Times New Roman" w:ascii="Times New Roman"/>
          <w:szCs w:val="24"/>
        </w:rPr>
        <w:tab/>
        <w:t>Za točnost otpravka-</w:t>
      </w:r>
    </w:p>
    <w:p w:rsidRDefault="00784514" w:rsidP="00784514" w:rsidR="00784514" w:rsidRPr="00784514">
      <w:pPr>
        <w:tabs>
          <w:tab w:pos="6900" w:val="left"/>
        </w:tabs>
        <w:rPr>
          <w:rFonts w:hAnsi="Times New Roman" w:ascii="Times New Roman"/>
          <w:szCs w:val="24"/>
        </w:rPr>
      </w:pPr>
      <w:r w:rsidRPr="00784514">
        <w:rPr>
          <w:rFonts w:hAnsi="Times New Roman" w:ascii="Times New Roman"/>
          <w:szCs w:val="24"/>
        </w:rPr>
        <w:tab/>
        <w:t>ovlašteni službenik:</w:t>
      </w:r>
    </w:p>
    <w:p w:rsidRDefault="00784514" w:rsidP="00784514" w:rsidR="00784514" w:rsidRPr="00784514">
      <w:pPr>
        <w:tabs>
          <w:tab w:pos="6900" w:val="left"/>
        </w:tabs>
        <w:rPr>
          <w:rFonts w:hAnsi="Times New Roman" w:ascii="Times New Roman"/>
          <w:szCs w:val="24"/>
        </w:rPr>
      </w:pPr>
      <w:r w:rsidRPr="00784514">
        <w:rPr>
          <w:rFonts w:hAnsi="Times New Roman" w:ascii="Times New Roman"/>
          <w:szCs w:val="24"/>
        </w:rPr>
        <w:tab/>
        <w:t>Renata Klokočki</w:t>
      </w:r>
    </w:p>
    <w:p w:rsidRDefault="00784514" w:rsidP="00784514" w:rsidR="00784514" w:rsidRPr="00784514">
      <w:pPr>
        <w:tabs>
          <w:tab w:pos="6900" w:val="left"/>
        </w:tabs>
        <w:rPr>
          <w:rFonts w:hAnsi="Times New Roman" w:ascii="Times New Roman"/>
          <w:szCs w:val="24"/>
        </w:rPr>
      </w:pPr>
      <w:r w:rsidRPr="00784514">
        <w:rPr>
          <w:rFonts w:hAnsi="Times New Roman" w:ascii="Times New Roman"/>
          <w:szCs w:val="24"/>
        </w:rPr>
        <w:t>Uputa o pravnom lijeku:</w:t>
      </w:r>
      <w:r w:rsidRPr="00784514">
        <w:rPr>
          <w:rFonts w:hAnsi="Times New Roman" w:ascii="Times New Roman"/>
          <w:szCs w:val="24"/>
        </w:rPr>
        <w:tab/>
      </w:r>
    </w:p>
    <w:p w:rsidRDefault="00784514" w:rsidP="00784514" w:rsidR="00784514" w:rsidRPr="00784514">
      <w:pPr>
        <w:rPr>
          <w:rFonts w:hAnsi="Times New Roman" w:ascii="Times New Roman"/>
          <w:szCs w:val="24"/>
        </w:rPr>
      </w:pPr>
      <w:r w:rsidRPr="00784514">
        <w:rPr>
          <w:rFonts w:hAnsi="Times New Roman" w:ascii="Times New Roman"/>
          <w:szCs w:val="24"/>
        </w:rPr>
        <w:t xml:space="preserve">Protiv ovog rješenja dopuštena je žalba </w:t>
      </w:r>
    </w:p>
    <w:p w:rsidRDefault="00784514" w:rsidP="00784514" w:rsidR="009B7697">
      <w:pPr>
        <w:rPr>
          <w:rFonts w:hAnsi="Times New Roman" w:ascii="Times New Roman"/>
          <w:szCs w:val="24"/>
        </w:rPr>
      </w:pPr>
      <w:r w:rsidRPr="00784514">
        <w:rPr>
          <w:rFonts w:hAnsi="Times New Roman" w:ascii="Times New Roman"/>
          <w:szCs w:val="24"/>
        </w:rPr>
        <w:t>u roku od 8 dana</w:t>
      </w:r>
      <w:r w:rsidR="009B7697">
        <w:rPr>
          <w:rFonts w:hAnsi="Times New Roman" w:ascii="Times New Roman"/>
          <w:szCs w:val="24"/>
        </w:rPr>
        <w:t xml:space="preserve"> od dana dostave rješenja</w:t>
      </w:r>
      <w:r w:rsidRPr="00784514">
        <w:rPr>
          <w:rFonts w:hAnsi="Times New Roman" w:ascii="Times New Roman"/>
          <w:szCs w:val="24"/>
        </w:rPr>
        <w:t>,</w:t>
      </w:r>
    </w:p>
    <w:p w:rsidRDefault="00784514" w:rsidP="00784514" w:rsidR="00784514" w:rsidRPr="00784514">
      <w:pPr>
        <w:rPr>
          <w:rFonts w:hAnsi="Times New Roman" w:ascii="Times New Roman"/>
          <w:szCs w:val="24"/>
        </w:rPr>
      </w:pPr>
      <w:r w:rsidRPr="00784514">
        <w:rPr>
          <w:rFonts w:hAnsi="Times New Roman" w:ascii="Times New Roman"/>
          <w:szCs w:val="24"/>
        </w:rPr>
        <w:t>koja se podnosi u tri primjerka,</w:t>
      </w:r>
    </w:p>
    <w:p w:rsidRDefault="00784514" w:rsidP="00784514" w:rsidR="00784514" w:rsidRPr="00784514">
      <w:pPr>
        <w:rPr>
          <w:rFonts w:hAnsi="Times New Roman" w:ascii="Times New Roman"/>
          <w:szCs w:val="24"/>
        </w:rPr>
      </w:pPr>
      <w:r w:rsidRPr="00784514">
        <w:rPr>
          <w:rFonts w:hAnsi="Times New Roman" w:ascii="Times New Roman"/>
          <w:szCs w:val="24"/>
        </w:rPr>
        <w:t>Visokom trgovačkom sudu Republike Hrvatske,</w:t>
      </w:r>
    </w:p>
    <w:p w:rsidRDefault="00784514" w:rsidP="00784514" w:rsidR="001B13BE" w:rsidRPr="00784514">
      <w:pPr>
        <w:rPr>
          <w:rFonts w:hAnsi="Times New Roman" w:ascii="Times New Roman"/>
          <w:szCs w:val="24"/>
        </w:rPr>
      </w:pPr>
      <w:r w:rsidRPr="00784514">
        <w:rPr>
          <w:rFonts w:hAnsi="Times New Roman" w:ascii="Times New Roman"/>
          <w:szCs w:val="24"/>
        </w:rPr>
        <w:t>putem ovog suda.</w:t>
      </w:r>
    </w:p>
    <w:sectPr w:rsidSect="001F2A33" w:rsidR="001B13BE" w:rsidRPr="00784514">
      <w:headerReference w:type="even" r:id="rId11"/>
      <w:headerReference w:type="default" r:id="rId12"/>
      <w:pgSz w:h="16838" w:w="11906"/>
      <w:pgMar w:gutter="0" w:footer="720" w:header="720" w:left="1418" w:bottom="1843" w:right="1418" w:top="212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7279" w:rsidR="00057279">
      <w:r>
        <w:separator/>
      </w:r>
    </w:p>
  </w:endnote>
  <w:endnote w:id="0" w:type="continuationSeparator">
    <w:p w:rsidRDefault="00057279" w:rsidR="000572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7279" w:rsidR="00057279">
      <w:r>
        <w:separator/>
      </w:r>
    </w:p>
  </w:footnote>
  <w:footnote w:id="0" w:type="continuationSeparator">
    <w:p w:rsidRDefault="00057279" w:rsidR="000572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B0A" w:rsidP="00B314E8" w:rsidR="00C03B0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03B0A" w:rsidR="00C03B0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B0A" w:rsidP="00B314E8" w:rsidR="00C03B0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36C6">
      <w:rPr>
        <w:rStyle w:val="Brojstranice"/>
      </w:rPr>
      <w:t>3</w:t>
    </w:r>
    <w:r>
      <w:rPr>
        <w:rStyle w:val="Brojstranice"/>
      </w:rPr>
      <w:fldChar w:fldCharType="end"/>
    </w:r>
  </w:p>
  <w:p w:rsidRDefault="00C03B0A" w:rsidP="004A4EE4" w:rsidR="00C03B0A" w:rsidRPr="003D101C">
    <w:pPr>
      <w:pStyle w:val="Zaglavlje"/>
      <w:tabs>
        <w:tab w:pos="4536" w:val="clear"/>
        <w:tab w:pos="9072" w:val="clear"/>
        <w:tab w:pos="6946" w:val="left"/>
      </w:tabs>
      <w:rPr>
        <w:rFonts w:hAnsi="Times New Roman" w:ascii="Times New Roman"/>
      </w:rPr>
    </w:pPr>
    <w:r>
      <w:tab/>
    </w:r>
    <w:r w:rsidR="003D101C">
      <w:t xml:space="preserve"> </w:t>
    </w:r>
    <w:r w:rsidR="00A568F4">
      <w:t xml:space="preserve">    </w:t>
    </w:r>
    <w:r w:rsidR="00A568F4" w:rsidRPr="00A568F4">
      <w:rPr>
        <w:rFonts w:hAnsi="Times New Roman" w:ascii="Times New Roman"/>
        <w:szCs w:val="24"/>
      </w:rPr>
      <w:t>4 St-</w:t>
    </w:r>
    <w:r w:rsidR="000A6569">
      <w:rPr>
        <w:rFonts w:hAnsi="Times New Roman" w:ascii="Times New Roman"/>
        <w:szCs w:val="24"/>
      </w:rPr>
      <w:t>4</w:t>
    </w:r>
    <w:r w:rsidR="00F6113D">
      <w:rPr>
        <w:rFonts w:hAnsi="Times New Roman" w:ascii="Times New Roman"/>
        <w:szCs w:val="24"/>
      </w:rPr>
      <w:t>350</w:t>
    </w:r>
    <w:r w:rsidR="00A568F4" w:rsidRPr="00A568F4">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549BC"/>
    <w:multiLevelType w:val="hybridMultilevel"/>
    <w:tmpl w:val="48020B00"/>
    <w:lvl w:tplc="80CA5DA6" w:ilvl="0">
      <w:start w:val="1"/>
      <w:numFmt w:val="decimal"/>
      <w:lvlText w:val="%1."/>
      <w:lvlJc w:val="left"/>
      <w:pPr>
        <w:tabs>
          <w:tab w:pos="750" w:val="num"/>
        </w:tabs>
        <w:ind w:hanging="390" w:left="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AC429D6"/>
    <w:multiLevelType w:val="hybridMultilevel"/>
    <w:tmpl w:val="F518593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04A106D"/>
    <w:multiLevelType w:val="hybridMultilevel"/>
    <w:tmpl w:val="2A2AD3AA"/>
    <w:lvl w:tplc="E20440A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71D6D3E"/>
    <w:multiLevelType w:val="hybridMultilevel"/>
    <w:tmpl w:val="3BB4C922"/>
    <w:lvl w:tplc="A88ECD0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0230566"/>
    <w:multiLevelType w:val="hybridMultilevel"/>
    <w:tmpl w:val="1D9C51A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1877204"/>
    <w:multiLevelType w:val="hybridMultilevel"/>
    <w:tmpl w:val="5D90C51A"/>
    <w:lvl w:tplc="B0308F92" w:ilvl="0">
      <w:start w:val="1"/>
      <w:numFmt w:val="upperRoman"/>
      <w:lvlText w:val="%1."/>
      <w:lvlJc w:val="left"/>
      <w:pPr>
        <w:tabs>
          <w:tab w:pos="1725" w:val="num"/>
        </w:tabs>
        <w:ind w:hanging="1005" w:left="172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092271"/>
    <w:multiLevelType w:val="hybridMultilevel"/>
    <w:tmpl w:val="9D2A00A6"/>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1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5CAC02EE"/>
    <w:multiLevelType w:val="hybridMultilevel"/>
    <w:tmpl w:val="0DD4EF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02764B4"/>
    <w:multiLevelType w:val="hybridMultilevel"/>
    <w:tmpl w:val="9D2A00A6"/>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32C316C"/>
    <w:multiLevelType w:val="hybridMultilevel"/>
    <w:tmpl w:val="2A56820A"/>
    <w:lvl w:tplc="274634AC"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779430F9"/>
    <w:multiLevelType w:val="hybridMultilevel"/>
    <w:tmpl w:val="EDE039A4"/>
    <w:lvl w:tplc="E94CC79A" w:ilvl="0">
      <w:start w:val="1"/>
      <w:numFmt w:val="decimal"/>
      <w:lvlText w:val="%1."/>
      <w:lvlJc w:val="left"/>
      <w:pPr>
        <w:tabs>
          <w:tab w:pos="765" w:val="num"/>
        </w:tabs>
        <w:ind w:hanging="405" w:left="7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3"/>
  </w:num>
  <w:num w:numId="2">
    <w:abstractNumId w:val="11"/>
  </w:num>
  <w:num w:numId="3">
    <w:abstractNumId w:val="7"/>
  </w:num>
  <w:num w:numId="4">
    <w:abstractNumId w:val="4"/>
  </w:num>
  <w:num w:numId="5">
    <w:abstractNumId w:val="17"/>
  </w:num>
  <w:num w:numId="6">
    <w:abstractNumId w:val="16"/>
  </w:num>
  <w:num w:numId="7">
    <w:abstractNumId w:val="5"/>
  </w:num>
  <w:num w:numId="8">
    <w:abstractNumId w:val="1"/>
  </w:num>
  <w:num w:numId="9">
    <w:abstractNumId w:val="15"/>
  </w:num>
  <w:num w:numId="10">
    <w:abstractNumId w:val="3"/>
  </w:num>
  <w:num w:numId="11">
    <w:abstractNumId w:val="14"/>
  </w:num>
  <w:num w:numId="12">
    <w:abstractNumId w:val="0"/>
  </w:num>
  <w:num w:numId="13">
    <w:abstractNumId w:val="6"/>
  </w:num>
  <w:num w:numId="14">
    <w:abstractNumId w:val="12"/>
  </w:num>
  <w:num w:numId="15">
    <w:abstractNumId w:val="2"/>
  </w:num>
  <w:num w:numId="16">
    <w:abstractNumId w:val="9"/>
  </w:num>
  <w:num w:numId="17">
    <w:abstractNumId w:val="10"/>
  </w:num>
  <w:num w:numId="18">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29B5"/>
    <w:rsid w:val="00007A63"/>
    <w:rsid w:val="000301C0"/>
    <w:rsid w:val="00037030"/>
    <w:rsid w:val="000429EF"/>
    <w:rsid w:val="000474CA"/>
    <w:rsid w:val="00053281"/>
    <w:rsid w:val="00057279"/>
    <w:rsid w:val="00061E1E"/>
    <w:rsid w:val="0006393B"/>
    <w:rsid w:val="00087837"/>
    <w:rsid w:val="0009299E"/>
    <w:rsid w:val="000A18DF"/>
    <w:rsid w:val="000A6569"/>
    <w:rsid w:val="000B103B"/>
    <w:rsid w:val="000B4E1D"/>
    <w:rsid w:val="000B5925"/>
    <w:rsid w:val="000F364F"/>
    <w:rsid w:val="00121DE6"/>
    <w:rsid w:val="001240A2"/>
    <w:rsid w:val="00130B70"/>
    <w:rsid w:val="00132953"/>
    <w:rsid w:val="001466BA"/>
    <w:rsid w:val="001472ED"/>
    <w:rsid w:val="00150097"/>
    <w:rsid w:val="00150563"/>
    <w:rsid w:val="00181392"/>
    <w:rsid w:val="0019217E"/>
    <w:rsid w:val="001A3E9D"/>
    <w:rsid w:val="001B13BE"/>
    <w:rsid w:val="001F2A33"/>
    <w:rsid w:val="00202958"/>
    <w:rsid w:val="002045AC"/>
    <w:rsid w:val="00210051"/>
    <w:rsid w:val="00212D08"/>
    <w:rsid w:val="0021610C"/>
    <w:rsid w:val="0024548C"/>
    <w:rsid w:val="00276A88"/>
    <w:rsid w:val="00281B37"/>
    <w:rsid w:val="00292151"/>
    <w:rsid w:val="002B316B"/>
    <w:rsid w:val="002C6983"/>
    <w:rsid w:val="002D29C8"/>
    <w:rsid w:val="002F7BA1"/>
    <w:rsid w:val="003049C6"/>
    <w:rsid w:val="00312E66"/>
    <w:rsid w:val="0032109A"/>
    <w:rsid w:val="003323BB"/>
    <w:rsid w:val="0033241F"/>
    <w:rsid w:val="00334022"/>
    <w:rsid w:val="0034626D"/>
    <w:rsid w:val="003551DA"/>
    <w:rsid w:val="00357CCF"/>
    <w:rsid w:val="003651B0"/>
    <w:rsid w:val="00370EF2"/>
    <w:rsid w:val="00374127"/>
    <w:rsid w:val="003976BB"/>
    <w:rsid w:val="003D101C"/>
    <w:rsid w:val="003D2B25"/>
    <w:rsid w:val="00401D50"/>
    <w:rsid w:val="0040522C"/>
    <w:rsid w:val="004206A5"/>
    <w:rsid w:val="00421AB5"/>
    <w:rsid w:val="00441C2D"/>
    <w:rsid w:val="00450E5F"/>
    <w:rsid w:val="00456FA6"/>
    <w:rsid w:val="0046339F"/>
    <w:rsid w:val="00465F5E"/>
    <w:rsid w:val="004676BA"/>
    <w:rsid w:val="004A05FF"/>
    <w:rsid w:val="004A10DD"/>
    <w:rsid w:val="004A4EE4"/>
    <w:rsid w:val="004B4703"/>
    <w:rsid w:val="004B6032"/>
    <w:rsid w:val="004D34BF"/>
    <w:rsid w:val="004F6367"/>
    <w:rsid w:val="00500B05"/>
    <w:rsid w:val="00514C0A"/>
    <w:rsid w:val="00520D4E"/>
    <w:rsid w:val="00521678"/>
    <w:rsid w:val="00523F4F"/>
    <w:rsid w:val="00533D48"/>
    <w:rsid w:val="00540550"/>
    <w:rsid w:val="005455CE"/>
    <w:rsid w:val="0055397D"/>
    <w:rsid w:val="00570E8B"/>
    <w:rsid w:val="005A4577"/>
    <w:rsid w:val="005A5B35"/>
    <w:rsid w:val="005A6A07"/>
    <w:rsid w:val="005B642F"/>
    <w:rsid w:val="005C28EF"/>
    <w:rsid w:val="005D670F"/>
    <w:rsid w:val="00640C36"/>
    <w:rsid w:val="00652251"/>
    <w:rsid w:val="00662CBB"/>
    <w:rsid w:val="00666CD9"/>
    <w:rsid w:val="00690B1E"/>
    <w:rsid w:val="006A1541"/>
    <w:rsid w:val="006A5DC5"/>
    <w:rsid w:val="006C6672"/>
    <w:rsid w:val="006D0770"/>
    <w:rsid w:val="006D1224"/>
    <w:rsid w:val="00710F78"/>
    <w:rsid w:val="00713F90"/>
    <w:rsid w:val="00723DF9"/>
    <w:rsid w:val="00737A4B"/>
    <w:rsid w:val="007663BE"/>
    <w:rsid w:val="00774305"/>
    <w:rsid w:val="00784514"/>
    <w:rsid w:val="0079415E"/>
    <w:rsid w:val="007A181D"/>
    <w:rsid w:val="007C72DF"/>
    <w:rsid w:val="007C7C42"/>
    <w:rsid w:val="007D12DC"/>
    <w:rsid w:val="007E2809"/>
    <w:rsid w:val="007F7765"/>
    <w:rsid w:val="00812CE3"/>
    <w:rsid w:val="00831996"/>
    <w:rsid w:val="00836ABE"/>
    <w:rsid w:val="008449C3"/>
    <w:rsid w:val="00846D75"/>
    <w:rsid w:val="00847296"/>
    <w:rsid w:val="00853D60"/>
    <w:rsid w:val="00854F83"/>
    <w:rsid w:val="00867DC4"/>
    <w:rsid w:val="008A0028"/>
    <w:rsid w:val="008A79C7"/>
    <w:rsid w:val="008C3070"/>
    <w:rsid w:val="008C4B3B"/>
    <w:rsid w:val="008E46A1"/>
    <w:rsid w:val="008E594B"/>
    <w:rsid w:val="008E7A16"/>
    <w:rsid w:val="00900EB6"/>
    <w:rsid w:val="00917230"/>
    <w:rsid w:val="00920EED"/>
    <w:rsid w:val="00930A98"/>
    <w:rsid w:val="00935DC5"/>
    <w:rsid w:val="009432E4"/>
    <w:rsid w:val="00946D09"/>
    <w:rsid w:val="00950DBF"/>
    <w:rsid w:val="00957DE8"/>
    <w:rsid w:val="00971559"/>
    <w:rsid w:val="0097363C"/>
    <w:rsid w:val="0099769D"/>
    <w:rsid w:val="009A39EA"/>
    <w:rsid w:val="009B6335"/>
    <w:rsid w:val="009B7697"/>
    <w:rsid w:val="009D2BB8"/>
    <w:rsid w:val="009E33E4"/>
    <w:rsid w:val="009F0248"/>
    <w:rsid w:val="009F3E78"/>
    <w:rsid w:val="00A350DA"/>
    <w:rsid w:val="00A568F4"/>
    <w:rsid w:val="00A63E12"/>
    <w:rsid w:val="00A72355"/>
    <w:rsid w:val="00A876BB"/>
    <w:rsid w:val="00A87D2A"/>
    <w:rsid w:val="00A90CC9"/>
    <w:rsid w:val="00A966CF"/>
    <w:rsid w:val="00AA0B98"/>
    <w:rsid w:val="00AA1D34"/>
    <w:rsid w:val="00AA7145"/>
    <w:rsid w:val="00AE36C6"/>
    <w:rsid w:val="00AF25BC"/>
    <w:rsid w:val="00B0272A"/>
    <w:rsid w:val="00B13291"/>
    <w:rsid w:val="00B17F28"/>
    <w:rsid w:val="00B314E8"/>
    <w:rsid w:val="00B678F4"/>
    <w:rsid w:val="00B67C54"/>
    <w:rsid w:val="00BA27A7"/>
    <w:rsid w:val="00BA458C"/>
    <w:rsid w:val="00BA4F10"/>
    <w:rsid w:val="00BC3813"/>
    <w:rsid w:val="00BE7514"/>
    <w:rsid w:val="00C03B0A"/>
    <w:rsid w:val="00C03B47"/>
    <w:rsid w:val="00C17A98"/>
    <w:rsid w:val="00C25E66"/>
    <w:rsid w:val="00C36170"/>
    <w:rsid w:val="00C51C79"/>
    <w:rsid w:val="00C61779"/>
    <w:rsid w:val="00C65F73"/>
    <w:rsid w:val="00C67EF1"/>
    <w:rsid w:val="00C84AE6"/>
    <w:rsid w:val="00C94AE4"/>
    <w:rsid w:val="00CC0576"/>
    <w:rsid w:val="00CE00C5"/>
    <w:rsid w:val="00CE00D7"/>
    <w:rsid w:val="00D02D7A"/>
    <w:rsid w:val="00D07A10"/>
    <w:rsid w:val="00D21580"/>
    <w:rsid w:val="00D25E7F"/>
    <w:rsid w:val="00D33378"/>
    <w:rsid w:val="00D35C5A"/>
    <w:rsid w:val="00D42D99"/>
    <w:rsid w:val="00D465DB"/>
    <w:rsid w:val="00D526BF"/>
    <w:rsid w:val="00D82D62"/>
    <w:rsid w:val="00DA6912"/>
    <w:rsid w:val="00DB2BBE"/>
    <w:rsid w:val="00DD01B0"/>
    <w:rsid w:val="00E038BF"/>
    <w:rsid w:val="00E1260C"/>
    <w:rsid w:val="00E14279"/>
    <w:rsid w:val="00E220ED"/>
    <w:rsid w:val="00E4006B"/>
    <w:rsid w:val="00E4114F"/>
    <w:rsid w:val="00E42496"/>
    <w:rsid w:val="00E43FCD"/>
    <w:rsid w:val="00E44024"/>
    <w:rsid w:val="00E47DEC"/>
    <w:rsid w:val="00E5548D"/>
    <w:rsid w:val="00E60FC6"/>
    <w:rsid w:val="00E72161"/>
    <w:rsid w:val="00E723CC"/>
    <w:rsid w:val="00E72C27"/>
    <w:rsid w:val="00E91065"/>
    <w:rsid w:val="00EC159D"/>
    <w:rsid w:val="00EC3F6F"/>
    <w:rsid w:val="00EF2BF9"/>
    <w:rsid w:val="00F00EA2"/>
    <w:rsid w:val="00F02B0C"/>
    <w:rsid w:val="00F06BC1"/>
    <w:rsid w:val="00F34809"/>
    <w:rsid w:val="00F373DC"/>
    <w:rsid w:val="00F52BDD"/>
    <w:rsid w:val="00F6113D"/>
    <w:rsid w:val="00F65760"/>
    <w:rsid w:val="00FA59A4"/>
    <w:rsid w:val="00FA6E5A"/>
    <w:rsid w:val="00FC6C83"/>
    <w:rsid w:val="00FD6A1E"/>
    <w:rsid w:val="00FF4866"/>
    <w:rsid w:val="00FF73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4A4EE4"/>
    <w:pPr>
      <w:tabs>
        <w:tab w:pos="4536" w:val="center"/>
        <w:tab w:pos="9072" w:val="right"/>
      </w:tabs>
    </w:pPr>
  </w:style>
  <w:style w:styleId="Odlomakpopisa" w:type="paragraph">
    <w:name w:val="List Paragraph"/>
    <w:basedOn w:val="Normal"/>
    <w:uiPriority w:val="34"/>
    <w:qFormat/>
    <w:rsid w:val="00514C0A"/>
    <w:pPr>
      <w:ind w:left="720"/>
      <w:contextualSpacing/>
    </w:pPr>
  </w:style>
  <w:style w:customStyle="true" w:styleId="TijelotekstaChar" w:type="character">
    <w:name w:val="Tijelo teksta Char"/>
    <w:basedOn w:val="Zadanifontodlomka"/>
    <w:link w:val="Tijeloteksta"/>
    <w:rsid w:val="00784514"/>
    <w:rPr>
      <w:rFonts w:hAnsi="Verdana" w:ascii="Verdana"/>
      <w:sz w:val="24"/>
    </w:rPr>
  </w:style>
  <w:style w:styleId="Tekstbalonia" w:type="paragraph">
    <w:name w:val="Balloon Text"/>
    <w:basedOn w:val="Normal"/>
    <w:link w:val="TekstbaloniaChar"/>
    <w:rsid w:val="00784514"/>
    <w:rPr>
      <w:rFonts w:cs="Tahoma" w:hAnsi="Tahoma" w:ascii="Tahoma"/>
      <w:sz w:val="16"/>
      <w:szCs w:val="16"/>
    </w:rPr>
  </w:style>
  <w:style w:customStyle="true" w:styleId="TekstbaloniaChar" w:type="character">
    <w:name w:val="Tekst balončića Char"/>
    <w:basedOn w:val="Zadanifontodlomka"/>
    <w:link w:val="Tekstbalonia"/>
    <w:rsid w:val="00784514"/>
    <w:rPr>
      <w:rFonts w:cs="Tahoma" w:hAnsi="Tahoma" w:ascii="Tahoma"/>
      <w:noProof/>
      <w:sz w:val="16"/>
      <w:szCs w:val="16"/>
    </w:rPr>
  </w:style>
  <w:style w:styleId="Tekstrezerviranogmjesta" w:type="character">
    <w:name w:val="Placeholder Text"/>
    <w:basedOn w:val="Zadanifontodlomka"/>
    <w:uiPriority w:val="99"/>
    <w:semiHidden/>
    <w:rsid w:val="00AE36C6"/>
    <w:rPr>
      <w:color w:val="808080"/>
      <w:bdr w:space="0" w:sz="0" w:color="auto" w:val="none"/>
      <w:shd w:fill="auto" w:color="auto" w:val="clear"/>
    </w:rPr>
  </w:style>
  <w:style w:customStyle="true" w:styleId="eSPISCCParagraphDefaultFont" w:type="character">
    <w:name w:val="eSPIS_CC_Paragraph Default Font"/>
    <w:basedOn w:val="Zadanifontodlomka"/>
    <w:rsid w:val="00AE36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E36C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E36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36C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4A4EE4"/>
    <w:pPr>
      <w:tabs>
        <w:tab w:pos="4536" w:val="center"/>
        <w:tab w:pos="9072" w:val="right"/>
      </w:tabs>
    </w:pPr>
  </w:style>
  <w:style w:styleId="Odlomakpopisa" w:type="paragraph">
    <w:name w:val="List Paragraph"/>
    <w:basedOn w:val="Normal"/>
    <w:uiPriority w:val="34"/>
    <w:qFormat/>
    <w:rsid w:val="00514C0A"/>
    <w:pPr>
      <w:ind w:left="720"/>
      <w:contextualSpacing/>
    </w:pPr>
  </w:style>
  <w:style w:customStyle="1" w:styleId="TijelotekstaChar" w:type="character">
    <w:name w:val="Tijelo teksta Char"/>
    <w:basedOn w:val="Zadanifontodlomka"/>
    <w:link w:val="Tijeloteksta"/>
    <w:rsid w:val="00784514"/>
    <w:rPr>
      <w:rFonts w:ascii="Verdana" w:hAnsi="Verdana"/>
      <w:sz w:val="24"/>
    </w:rPr>
  </w:style>
  <w:style w:styleId="Tekstbalonia" w:type="paragraph">
    <w:name w:val="Balloon Text"/>
    <w:basedOn w:val="Normal"/>
    <w:link w:val="TekstbaloniaChar"/>
    <w:rsid w:val="00784514"/>
    <w:rPr>
      <w:rFonts w:ascii="Tahoma" w:cs="Tahoma" w:hAnsi="Tahoma"/>
      <w:sz w:val="16"/>
      <w:szCs w:val="16"/>
    </w:rPr>
  </w:style>
  <w:style w:customStyle="1" w:styleId="TekstbaloniaChar" w:type="character">
    <w:name w:val="Tekst balončića Char"/>
    <w:basedOn w:val="Zadanifontodlomka"/>
    <w:link w:val="Tekstbalonia"/>
    <w:rsid w:val="00784514"/>
    <w:rPr>
      <w:rFonts w:ascii="Tahoma" w:cs="Tahoma" w:hAnsi="Tahoma"/>
      <w:noProof/>
      <w:sz w:val="16"/>
      <w:szCs w:val="16"/>
    </w:rPr>
  </w:style>
  <w:style w:styleId="Tekstrezerviranogmjesta" w:type="character">
    <w:name w:val="Placeholder Text"/>
    <w:basedOn w:val="Zadanifontodlomka"/>
    <w:uiPriority w:val="99"/>
    <w:semiHidden/>
    <w:rsid w:val="00AE36C6"/>
    <w:rPr>
      <w:color w:val="808080"/>
      <w:bdr w:color="auto" w:space="0" w:sz="0" w:val="none"/>
      <w:shd w:color="auto" w:fill="auto" w:val="clear"/>
    </w:rPr>
  </w:style>
  <w:style w:customStyle="1" w:styleId="eSPISCCParagraphDefaultFont" w:type="character">
    <w:name w:val="eSPIS_CC_Paragraph Default Font"/>
    <w:basedOn w:val="Zadanifontodlomka"/>
    <w:rsid w:val="00AE36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36C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E36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36C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39654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4350</izvorni_sadrzaj>
    <derivirana_varijabla naziv="DomainObject.Predmet.Broj_1">4350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St-4350/2016</izvorni_sadrzaj>
    <derivirana_varijabla naziv="DomainObject.Predmet.OznakaBroj_1">St-4350/2016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KNEZ GRADITELJSTVO jednostavno društvo s ograničenom odgovornošću za građenje i usluge</izvorni_sadrzaj>
    <derivirana_varijabla naziv="DomainObject.Predmet.ProtustrankaFormated_1">  KNEZ GRADITELJSTVO jednostavno društvo s ograničenom odgovornošću za građenje i usluge</derivirana_varijabla>
  </DomainObject.Predmet.ProtustrankaFormated>
  <DomainObject.Predmet.ProtustrankaFormatedOIB>
    <izvorni_sadrzaj>  KNEZ GRADITELJSTVO jednostavno društvo s ograničenom odgovornošću za građenje i usluge, OIB 24435232613</izvorni_sadrzaj>
    <derivirana_varijabla naziv="DomainObject.Predmet.ProtustrankaFormatedOIB_1">  KNEZ GRADITELJSTVO jednostavno društvo s ograničenom odgovornošću za građenje i usluge, OIB 24435232613</derivirana_varijabla>
  </DomainObject.Predmet.ProtustrankaFormatedOIB>
  <DomainObject.Predmet.ProtustrankaFormatedWithAdress>
    <izvorni_sadrzaj> KNEZ GRADITELJSTVO jednostavno društvo s ograničenom odgovornošću za građenje i usluge, 5. Trnjanska struga 12, 10000 Zagreb</izvorni_sadrzaj>
    <derivirana_varijabla naziv="DomainObject.Predmet.ProtustrankaFormatedWithAdress_1"> KNEZ GRADITELJSTVO jednostavno društvo s ograničenom odgovornošću za građenje i usluge, 5. Trnjanska struga 12, 10000 Zagreb</derivirana_varijabla>
  </DomainObject.Predmet.ProtustrankaFormatedWithAdress>
  <DomainObject.Predmet.ProtustrankaFormatedWithAdressOIB>
    <izvorni_sadrzaj> KNEZ GRADITELJSTVO jednostavno društvo s ograničenom odgovornošću za građenje i usluge, OIB 24435232613, 5. Trnjanska struga 12, 10000 Zagreb</izvorni_sadrzaj>
    <derivirana_varijabla naziv="DomainObject.Predmet.ProtustrankaFormatedWithAdressOIB_1"> KNEZ GRADITELJSTVO jednostavno društvo s ograničenom odgovornošću za građenje i usluge, OIB 24435232613, 5. Trnjanska struga 12, 10000 Zagreb</derivirana_varijabla>
  </DomainObject.Predmet.ProtustrankaFormatedWithAdressOIB>
  <DomainObject.Predmet.ProtustrankaWithAdress>
    <izvorni_sadrzaj>KNEZ GRADITELJSTVO jednostavno društvo s ograničenom odgovornošću za građenje i usluge 5. Trnjanska struga 12, 10000 Zagreb</izvorni_sadrzaj>
    <derivirana_varijabla naziv="DomainObject.Predmet.ProtustrankaWithAdress_1">KNEZ GRADITELJSTVO jednostavno društvo s ograničenom odgovornošću za građenje i usluge 5. Trnjanska struga 12, 10000 Zagreb</derivirana_varijabla>
  </DomainObject.Predmet.ProtustrankaWithAdress>
  <DomainObject.Predmet.ProtustrankaWithAdressOIB>
    <izvorni_sadrzaj>KNEZ GRADITELJSTVO jednostavno društvo s ograničenom odgovornošću za građenje i usluge, OIB 24435232613, 5. Trnjanska struga 12, 10000 Zagreb</izvorni_sadrzaj>
    <derivirana_varijabla naziv="DomainObject.Predmet.ProtustrankaWithAdressOIB_1">KNEZ GRADITELJSTVO jednostavno društvo s ograničenom odgovornošću za građenje i usluge, OIB 24435232613, 5. Trnjanska struga 12, 10000 Zagreb</derivirana_varijabla>
  </DomainObject.Predmet.ProtustrankaWithAdressOIB>
  <DomainObject.Predmet.ProtustrankaNazivFormated>
    <izvorni_sadrzaj>KNEZ GRADITELJSTVO jednostavno društvo s ograničenom odgovornošću za građenje i usluge</izvorni_sadrzaj>
    <derivirana_varijabla naziv="DomainObject.Predmet.ProtustrankaNazivFormated_1">KNEZ GRADITELJSTVO jednostavno društvo s ograničenom odgovornošću za građenje i usluge</derivirana_varijabla>
  </DomainObject.Predmet.ProtustrankaNazivFormated>
  <DomainObject.Predmet.ProtustrankaNazivFormatedOIB>
    <izvorni_sadrzaj>KNEZ GRADITELJSTVO jednostavno društvo s ograničenom odgovornošću za građenje i usluge, OIB 24435232613</izvorni_sadrzaj>
    <derivirana_varijabla naziv="DomainObject.Predmet.ProtustrankaNazivFormatedOIB_1">KNEZ GRADITELJSTVO jednostavno društvo s ograničenom odgovornošću za građenje i usluge, OIB 24435232613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KNEZ GRADITELJSTVO jednostavno društvo s ograničenom odgovornošću za građenje i usluge</item>
    </izvorni_sadrzaj>
    <derivirana_varijabla naziv="DomainObject.Predmet.ProtuStrankaListFormated_1">
      <item>KNEZ GRADITELJSTVO jednostavno društvo s ograničenom odgovornošću za građenje i usluge</item>
    </derivirana_varijabla>
  </DomainObject.Predmet.ProtuStrankaListFormated>
  <DomainObject.Predmet.ProtuStrankaListFormatedOIB>
    <izvorni_sadrzaj>
      <item>KNEZ GRADITELJSTVO jednostavno društvo s ograničenom odgovornošću za građenje i usluge, OIB 24435232613</item>
    </izvorni_sadrzaj>
    <derivirana_varijabla naziv="DomainObject.Predmet.ProtuStrankaListFormatedOIB_1">
      <item>KNEZ GRADITELJSTVO jednostavno društvo s ograničenom odgovornošću za građenje i usluge, OIB 24435232613</item>
    </derivirana_varijabla>
  </DomainObject.Predmet.ProtuStrankaListFormatedOIB>
  <DomainObject.Predmet.ProtuStrankaListFormatedWithAdress>
    <izvorni_sadrzaj>
      <item>KNEZ GRADITELJSTVO jednostavno društvo s ograničenom odgovornošću za građenje i usluge, 5. Trnjanska struga 12, 10000 Zagreb</item>
    </izvorni_sadrzaj>
    <derivirana_varijabla naziv="DomainObject.Predmet.ProtuStrankaListFormatedWithAdress_1">
      <item>KNEZ GRADITELJSTVO jednostavno društvo s ograničenom odgovornošću za građenje i usluge, 5. Trnjanska struga 12, 10000 Zagreb</item>
    </derivirana_varijabla>
  </DomainObject.Predmet.ProtuStrankaListFormatedWithAdress>
  <DomainObject.Predmet.ProtuStrankaListFormatedWithAdressOIB>
    <izvorni_sadrzaj>
      <item>KNEZ GRADITELJSTVO jednostavno društvo s ograničenom odgovornošću za građenje i usluge, OIB 24435232613, 5. Trnjanska struga 12, 10000 Zagreb</item>
    </izvorni_sadrzaj>
    <derivirana_varijabla naziv="DomainObject.Predmet.ProtuStrankaListFormatedWithAdressOIB_1">
      <item>KNEZ GRADITELJSTVO jednostavno društvo s ograničenom odgovornošću za građenje i usluge, OIB 24435232613, 5. Trnjanska struga 12, 10000 Zagreb</item>
    </derivirana_varijabla>
  </DomainObject.Predmet.ProtuStrankaListFormatedWithAdressOIB>
  <DomainObject.Predmet.ProtuStrankaListNazivFormated>
    <izvorni_sadrzaj>
      <item>KNEZ GRADITELJSTVO jednostavno društvo s ograničenom odgovornošću za građenje i usluge</item>
    </izvorni_sadrzaj>
    <derivirana_varijabla naziv="DomainObject.Predmet.ProtuStrankaListNazivFormated_1">
      <item>KNEZ GRADITELJSTVO jednostavno društvo s ograničenom odgovornošću za građenje i usluge</item>
    </derivirana_varijabla>
  </DomainObject.Predmet.ProtuStrankaListNazivFormated>
  <DomainObject.Predmet.ProtuStrankaListNazivFormatedOIB>
    <izvorni_sadrzaj>
      <item>KNEZ GRADITELJSTVO jednostavno društvo s ograničenom odgovornošću za građenje i usluge, OIB 24435232613</item>
    </izvorni_sadrzaj>
    <derivirana_varijabla naziv="DomainObject.Predmet.ProtuStrankaListNazivFormatedOIB_1">
      <item>KNEZ GRADITELJSTVO jednostavno društvo s ograničenom odgovornošću za građenje i usluge, OIB 24435232613</item>
    </derivirana_varijabla>
  </DomainObject.Predmet.ProtuStrankaListNazivFormatedOIB>
  <DomainObject.Predmet.OstaliListFormated>
    <izvorni_sadrzaj>
      <item>Mladen Branko Knez</item>
    </izvorni_sadrzaj>
    <derivirana_varijabla naziv="DomainObject.Predmet.OstaliListFormated_1">
      <item>Mladen Branko Knez</item>
    </derivirana_varijabla>
  </DomainObject.Predmet.OstaliListFormated>
  <DomainObject.Predmet.OstaliListFormatedOIB>
    <izvorni_sadrzaj>
      <item>Mladen Branko Knez, OIB 04828691934</item>
    </izvorni_sadrzaj>
    <derivirana_varijabla naziv="DomainObject.Predmet.OstaliListFormatedOIB_1">
      <item>Mladen Branko Knez, OIB 04828691934</item>
    </derivirana_varijabla>
  </DomainObject.Predmet.OstaliListFormatedOIB>
  <DomainObject.Predmet.OstaliListFormatedWithAdress>
    <izvorni_sadrzaj>
      <item>Mladen Branko Knez, Trg Hrvatskih Velikana 2, 10000 Zagreb</item>
    </izvorni_sadrzaj>
    <derivirana_varijabla naziv="DomainObject.Predmet.OstaliListFormatedWithAdress_1">
      <item>Mladen Branko Knez, Trg Hrvatskih Velikana 2, 10000 Zagreb</item>
    </derivirana_varijabla>
  </DomainObject.Predmet.OstaliListFormatedWithAdress>
  <DomainObject.Predmet.OstaliListFormatedWithAdressOIB>
    <izvorni_sadrzaj>
      <item>Mladen Branko Knez, OIB 04828691934, Trg Hrvatskih Velikana 2, 10000 Zagreb</item>
    </izvorni_sadrzaj>
    <derivirana_varijabla naziv="DomainObject.Predmet.OstaliListFormatedWithAdressOIB_1">
      <item>Mladen Branko Knez, OIB 04828691934, Trg Hrvatskih Velikana 2, 10000 Zagreb</item>
    </derivirana_varijabla>
  </DomainObject.Predmet.OstaliListFormatedWithAdressOIB>
  <DomainObject.Predmet.OstaliListNazivFormated>
    <izvorni_sadrzaj>
      <item>Mladen Branko Knez</item>
    </izvorni_sadrzaj>
    <derivirana_varijabla naziv="DomainObject.Predmet.OstaliListNazivFormated_1">
      <item>Mladen Branko Knez</item>
    </derivirana_varijabla>
  </DomainObject.Predmet.OstaliListNazivFormated>
  <DomainObject.Predmet.OstaliListNazivFormatedOIB>
    <izvorni_sadrzaj>
      <item>Mladen Branko Knez, OIB 04828691934</item>
    </izvorni_sadrzaj>
    <derivirana_varijabla naziv="DomainObject.Predmet.OstaliListNazivFormatedOIB_1">
      <item>Mladen Branko Knez, OIB 04828691934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KNEZ GRADITELJSTVO jednostavno društvo s ograničenom odgovornošću za građenje i usluge</izvorni_sadrzaj>
    <derivirana_varijabla naziv="DomainObject.Predmet.ProtustrankaIDrugi_1">KNEZ GRADITELJSTVO jednostavno društvo s ograničenom odgovornošću za građenje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KNEZ GRADITELJSTVO jednostavno društvo s ograničenom odgovornošću za građenje i usluge, OIB 24435232613, 5. Trnjanska struga 12, 10000 Zagreb</izvorni_sadrzaj>
    <derivirana_varijabla naziv="DomainObject.Predmet.ProtustrankaIDrugiAdressOIB_1">KNEZ GRADITELJSTVO jednostavno društvo s ograničenom odgovornošću za građenje i usluge, OIB 24435232613, 5. Trnjanska struga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KNEZ GRADITELJSTVO jednostavno društvo s ograničenom odgovornošću za građenje i usluge</item>
      <item>Mladen Branko Knez</item>
    </izvorni_sadrzaj>
    <derivirana_varijabla naziv="DomainObject.Predmet.SudioniciListNaziv_1">
      <item>FINA Regionalni centar Zagreb</item>
      <item>KNEZ GRADITELJSTVO jednostavno društvo s ograničenom odgovornošću za građenje i usluge</item>
      <item>Mladen Branko Knez</item>
    </derivirana_varijabla>
  </DomainObject.Predmet.SudioniciListNaziv>
  <DomainObject.Predmet.SudioniciListAdressOIB>
    <izvorni_sadrzaj>
      <item>FINA Regionalni centar Zagreb, OIB 85821130368, Trg svibanjskih žrtava 1995. br. 1,10000 Zagreb</item>
      <item>KNEZ GRADITELJSTVO jednostavno društvo s ograničenom odgovornošću za građenje i usluge, OIB 24435232613, 5. Trnjanska struga 12,10000 Zagreb</item>
      <item>Mladen Branko Knez, OIB 04828691934, Trg Hrvatskih Velikana 2,10000 Zagreb</item>
    </izvorni_sadrzaj>
    <derivirana_varijabla naziv="DomainObject.Predmet.SudioniciListAdressOIB_1">
      <item>FINA Regionalni centar Zagreb, OIB 85821130368, Trg svibanjskih žrtava 1995. br. 1,10000 Zagreb</item>
      <item>KNEZ GRADITELJSTVO jednostavno društvo s ograničenom odgovornošću za građenje i usluge, OIB 24435232613, 5. Trnjanska struga 12,10000 Zagreb</item>
      <item>Mladen Branko Knez, OIB 04828691934, Trg Hrvatskih Velikana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24435232613</item>
      <item>, OIB 04828691934</item>
    </izvorni_sadrzaj>
    <derivirana_varijabla naziv="DomainObject.Predmet.SudioniciListNazivOIB_1">
      <item>, OIB 85821130368</item>
      <item>, OIB 24435232613</item>
      <item>, OIB 04828691934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60E956-E761-4F1E-8763-7CB33F5ECF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950</properties:Words>
  <properties:Characters>5198</properties:Characters>
  <properties:Lines>114</properties:Lines>
  <properties:Paragraphs>36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2018-04-27T12:18:00Z</dcterms:created>
  <dc:creator>x</dc:creator>
  <cp:lastModifiedBy>Renata Klokočki</cp:lastModifiedBy>
  <cp:lastPrinted>2018-01-30T08:51:00Z</cp:lastPrinted>
  <dcterms:modified xmlns:xsi="http://www.w3.org/2001/XMLSchema-instance" xsi:type="dcterms:W3CDTF">2018-04-27T12:26:00Z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(rješenje-čl.132--KNEZ GRADITELJSTVO.docx)</vt:lpwstr>
  </prop:property>
  <prop:property name="CC_coloring" pid="4" fmtid="{D5CDD505-2E9C-101B-9397-08002B2CF9AE}">
    <vt:bool>false</vt:bool>
  </prop:property>
  <prop:property name="BrojStranica" pid="5" fmtid="{D5CDD505-2E9C-101B-9397-08002B2CF9AE}">
    <vt:i4>3</vt:i4>
  </prop:property>
</prop:Properties>
</file>