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7bec" w14:paraId="8277bec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</w:t>
      </w:r>
      <w:r w:rsidR="004812CA">
        <w:rPr>
          <w:lang w:val="hr-HR"/>
        </w:rPr>
        <w:t>830</w:t>
      </w:r>
      <w:r w:rsidR="00B37D5F">
        <w:rPr>
          <w:lang w:val="hr-HR"/>
        </w:rPr>
        <w:t>/2017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812CA">
        <w:t xml:space="preserve">KONJIČKO GALOPSKI KLUB "ALKAR" SINJ, OIB: 79694406400, </w:t>
      </w:r>
      <w:proofErr w:type="spellStart"/>
      <w:r w:rsidR="004812CA">
        <w:t>Sinj</w:t>
      </w:r>
      <w:proofErr w:type="spellEnd"/>
      <w:r w:rsidR="004812CA">
        <w:t xml:space="preserve">, Put </w:t>
      </w:r>
      <w:proofErr w:type="spellStart"/>
      <w:r w:rsidR="004812CA">
        <w:t>piketa</w:t>
      </w:r>
      <w:proofErr w:type="spellEnd"/>
      <w:r w:rsidR="004812CA">
        <w:t xml:space="preserve"> 0 bb</w:t>
      </w:r>
      <w:r>
        <w:rPr>
          <w:lang w:val="hr-HR"/>
        </w:rPr>
        <w:t xml:space="preserve">, </w:t>
      </w:r>
      <w:r w:rsidR="00405B38">
        <w:rPr>
          <w:lang w:val="hr-HR"/>
        </w:rPr>
        <w:t>2. siječnja 2018</w:t>
      </w:r>
      <w:r>
        <w:rPr>
          <w:lang w:val="hr-HR"/>
        </w:rPr>
        <w:t xml:space="preserve">.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405B38" w:rsidP="00405B38" w:rsidR="005112CF" w:rsidRPr="00405B38">
      <w:pPr>
        <w:ind w:firstLine="708"/>
        <w:jc w:val="both"/>
        <w:rPr>
          <w:lang w:val="hr-HR"/>
        </w:rPr>
      </w:pPr>
      <w:r w:rsidRPr="00405B38">
        <w:rPr>
          <w:lang w:val="hr-HR"/>
        </w:rPr>
        <w:t xml:space="preserve">  </w:t>
      </w:r>
      <w:r>
        <w:rPr>
          <w:lang w:val="hr-HR"/>
        </w:rPr>
        <w:t xml:space="preserve">I. </w:t>
      </w:r>
      <w:r w:rsidR="005112CF" w:rsidRPr="00405B38">
        <w:rPr>
          <w:lang w:val="hr-HR"/>
        </w:rPr>
        <w:t xml:space="preserve">Otvara se skraćeni stečajni postupak nad dužnikom </w:t>
      </w:r>
      <w:r w:rsidR="004812CA">
        <w:t xml:space="preserve">KONJIČKO GALOPSKI KLUB "ALKAR" SINJ, OIB: 79694406400, </w:t>
      </w:r>
      <w:proofErr w:type="spellStart"/>
      <w:r w:rsidR="004812CA">
        <w:t>Sinj</w:t>
      </w:r>
      <w:proofErr w:type="spellEnd"/>
      <w:r w:rsidR="004812CA">
        <w:t xml:space="preserve">, Put </w:t>
      </w:r>
      <w:proofErr w:type="spellStart"/>
      <w:r w:rsidR="004812CA">
        <w:t>piketa</w:t>
      </w:r>
      <w:proofErr w:type="spellEnd"/>
      <w:r w:rsidR="004812CA">
        <w:t xml:space="preserve"> 0 bb</w:t>
      </w:r>
      <w:r w:rsidR="005112CF" w:rsidRPr="00405B38">
        <w:rPr>
          <w:lang w:val="hr-HR"/>
        </w:rPr>
        <w:t xml:space="preserve">. Skraćeni stečajni postupak je otvoren </w:t>
      </w:r>
      <w:r w:rsidRPr="00405B38">
        <w:rPr>
          <w:lang w:val="hr-HR"/>
        </w:rPr>
        <w:t>2. siječnja 2018</w:t>
      </w:r>
      <w:r w:rsidR="005112CF" w:rsidRPr="00405B38">
        <w:rPr>
          <w:lang w:val="hr-HR"/>
        </w:rPr>
        <w:t xml:space="preserve">. u </w:t>
      </w:r>
      <w:r w:rsidRPr="00405B38">
        <w:rPr>
          <w:lang w:val="hr-HR"/>
        </w:rPr>
        <w:t>13,30</w:t>
      </w:r>
      <w:r w:rsidR="005112CF" w:rsidRPr="00405B38">
        <w:rPr>
          <w:lang w:val="hr-HR"/>
        </w:rPr>
        <w:t xml:space="preserve"> sati, kada je ovo rješenje objavljeno na mrežnoj stranici e-Oglasna ploča sudova.</w:t>
      </w:r>
    </w:p>
    <w:p w:rsidRDefault="00405B38" w:rsidP="00405B38" w:rsidR="00405B38" w:rsidRPr="00405B38">
      <w:pPr>
        <w:ind w:firstLine="708"/>
        <w:rPr>
          <w:sz w:val="12"/>
          <w:szCs w:val="12"/>
          <w:lang w:val="hr-HR"/>
        </w:rPr>
      </w:pPr>
    </w:p>
    <w:p w:rsidRDefault="005112CF" w:rsidP="00405B38" w:rsidR="005112CF" w:rsidRPr="00405B38">
      <w:pPr>
        <w:ind w:firstLine="708"/>
        <w:rPr>
          <w:rFonts w:eastAsiaTheme="minorHAnsi"/>
          <w:lang w:val="hr-HR"/>
        </w:rPr>
      </w:pPr>
      <w:r>
        <w:rPr>
          <w:lang w:val="hr-HR"/>
        </w:rPr>
        <w:t xml:space="preserve"> II. Za stečajnog upravitelja imenuje se </w:t>
      </w:r>
      <w:r w:rsidR="00405B38" w:rsidRPr="00405B38">
        <w:rPr>
          <w:rFonts w:eastAsiaTheme="minorHAnsi"/>
          <w:lang w:val="hr-HR"/>
        </w:rPr>
        <w:t xml:space="preserve">Daniela Kovač, OIB: 73917202839, Kaštel </w:t>
      </w:r>
      <w:proofErr w:type="spellStart"/>
      <w:r w:rsidR="00405B38" w:rsidRPr="00405B38">
        <w:rPr>
          <w:rFonts w:eastAsiaTheme="minorHAnsi"/>
          <w:lang w:val="hr-HR"/>
        </w:rPr>
        <w:t>Sućurac</w:t>
      </w:r>
      <w:proofErr w:type="spellEnd"/>
      <w:r w:rsidR="00405B38" w:rsidRPr="00405B38">
        <w:rPr>
          <w:rFonts w:eastAsiaTheme="minorHAnsi"/>
          <w:lang w:val="hr-HR"/>
        </w:rPr>
        <w:t>, Cesta dr. Franje Tuđmana 238A</w:t>
      </w:r>
      <w:r w:rsidR="00405B38">
        <w:rPr>
          <w:rFonts w:eastAsiaTheme="minorHAnsi"/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812CA">
        <w:t xml:space="preserve">KONJIČKO GALOPSKI KLUB "ALKAR" SINJ, OIB: 79694406400, </w:t>
      </w:r>
      <w:proofErr w:type="spellStart"/>
      <w:r w:rsidR="004812CA">
        <w:t>Sinj</w:t>
      </w:r>
      <w:proofErr w:type="spellEnd"/>
      <w:r w:rsidR="004812CA">
        <w:t xml:space="preserve">, Put </w:t>
      </w:r>
      <w:proofErr w:type="spellStart"/>
      <w:r w:rsidR="004812CA">
        <w:t>piketa</w:t>
      </w:r>
      <w:proofErr w:type="spellEnd"/>
      <w:r w:rsidR="004812CA">
        <w:t xml:space="preserve"> 0 bb</w:t>
      </w:r>
      <w:r>
        <w:rPr>
          <w:lang w:val="hr-HR"/>
        </w:rPr>
        <w:t xml:space="preserve">. </w:t>
      </w:r>
    </w:p>
    <w:p w:rsidRDefault="005112CF" w:rsidP="003F3387" w:rsidR="0035414B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AE35D8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812CA">
        <w:rPr>
          <w:lang w:val="hr-HR"/>
        </w:rPr>
        <w:t>24. kolovoza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4812CA">
        <w:t xml:space="preserve">KONJIČKO GALOPSKI KLUB "ALKAR" SINJ, OIB: 79694406400, </w:t>
      </w:r>
      <w:proofErr w:type="spellStart"/>
      <w:r w:rsidR="004812CA">
        <w:t>Sinj</w:t>
      </w:r>
      <w:proofErr w:type="spellEnd"/>
      <w:r w:rsidR="004812CA">
        <w:t xml:space="preserve">, Put </w:t>
      </w:r>
      <w:proofErr w:type="spellStart"/>
      <w:r w:rsidR="004812CA">
        <w:t>piketa</w:t>
      </w:r>
      <w:proofErr w:type="spellEnd"/>
      <w:r w:rsidR="004812CA">
        <w:t xml:space="preserve"> 0 bb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812CA">
        <w:rPr>
          <w:lang w:val="hr-HR"/>
        </w:rPr>
        <w:t>21. kolovoza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4812CA">
        <w:rPr>
          <w:lang w:val="hr-HR"/>
        </w:rPr>
        <w:t>190.508,19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4812CA">
        <w:rPr>
          <w:lang w:val="hr-HR"/>
        </w:rPr>
        <w:t>23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5414B" w:rsidP="0035414B" w:rsidR="0035414B">
      <w:pPr>
        <w:ind w:firstLine="708"/>
        <w:jc w:val="both"/>
        <w:rPr>
          <w:lang w:val="hr-HR"/>
        </w:rPr>
      </w:pP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405B38">
        <w:rPr>
          <w:lang w:val="hr-HR"/>
        </w:rPr>
        <w:t>2.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  <w:r w:rsidR="0086131C">
        <w:rPr>
          <w:lang w:val="hr-HR"/>
        </w:rPr>
        <w:t>, v.r.</w:t>
      </w:r>
    </w:p>
    <w:p w:rsidRDefault="0086131C" w:rsidP="0086131C" w:rsidR="0086131C">
      <w:pPr>
        <w:ind w:left="4956"/>
        <w:rPr>
          <w:lang w:val="hr-HR"/>
        </w:rPr>
      </w:pPr>
      <w:r>
        <w:rPr>
          <w:lang w:val="hr-HR"/>
        </w:rPr>
        <w:t xml:space="preserve">     za točnost otpravka-ovlašteni službenik</w:t>
      </w:r>
    </w:p>
    <w:p w:rsidRDefault="0086131C" w:rsidP="005112CF" w:rsidR="0086131C">
      <w:pPr>
        <w:ind w:left="6372"/>
        <w:jc w:val="center"/>
        <w:rPr>
          <w:lang w:val="hr-HR"/>
        </w:rPr>
      </w:pPr>
      <w:r>
        <w:rPr>
          <w:lang w:val="hr-HR"/>
        </w:rPr>
        <w:t xml:space="preserve">Ana Maria </w:t>
      </w:r>
      <w:proofErr w:type="spellStart"/>
      <w:r>
        <w:rPr>
          <w:lang w:val="hr-HR"/>
        </w:rPr>
        <w:t>Trbulin</w:t>
      </w:r>
      <w:proofErr w:type="spellEnd"/>
    </w:p>
    <w:p w:rsidRDefault="0086131C" w:rsidP="005112CF" w:rsidR="0086131C">
      <w:pPr>
        <w:spacing w:before="160"/>
        <w:jc w:val="both"/>
        <w:rPr>
          <w:lang w:val="hr-HR"/>
        </w:rPr>
      </w:pP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R="00853B3E"/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114" w:rsidP="00B37D5F" w:rsidR="009C4114">
      <w:r>
        <w:separator/>
      </w:r>
    </w:p>
  </w:endnote>
  <w:endnote w:id="0" w:type="continuationSeparator">
    <w:p w:rsidRDefault="009C4114" w:rsidP="00B37D5F" w:rsidR="009C4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114" w:rsidP="00B37D5F" w:rsidR="009C4114">
      <w:r>
        <w:separator/>
      </w:r>
    </w:p>
  </w:footnote>
  <w:footnote w:id="0" w:type="continuationSeparator">
    <w:p w:rsidRDefault="009C4114" w:rsidP="00B37D5F" w:rsidR="009C41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4812CA">
      <w:rPr>
        <w:lang w:val="hr-HR"/>
      </w:rPr>
      <w:t>830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867872"/>
    <w:multiLevelType w:val="hybridMultilevel"/>
    <w:tmpl w:val="D1EE3C72"/>
    <w:lvl w:tplc="B30ED144" w:ilvl="0">
      <w:start w:val="1"/>
      <w:numFmt w:val="upperRoman"/>
      <w:lvlText w:val="%1."/>
      <w:lvlJc w:val="left"/>
      <w:pPr>
        <w:ind w:hanging="975" w:left="18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4179D"/>
    <w:rsid w:val="00066650"/>
    <w:rsid w:val="00085E7C"/>
    <w:rsid w:val="000B4D96"/>
    <w:rsid w:val="000D5416"/>
    <w:rsid w:val="000E6D83"/>
    <w:rsid w:val="001534E6"/>
    <w:rsid w:val="0024181F"/>
    <w:rsid w:val="002C285B"/>
    <w:rsid w:val="0035414B"/>
    <w:rsid w:val="003C2F22"/>
    <w:rsid w:val="003F3387"/>
    <w:rsid w:val="00405B38"/>
    <w:rsid w:val="00417EA6"/>
    <w:rsid w:val="004812CA"/>
    <w:rsid w:val="004A3D46"/>
    <w:rsid w:val="004A5F20"/>
    <w:rsid w:val="005112CF"/>
    <w:rsid w:val="005B4C88"/>
    <w:rsid w:val="00645963"/>
    <w:rsid w:val="0071519E"/>
    <w:rsid w:val="007408B1"/>
    <w:rsid w:val="007F7A84"/>
    <w:rsid w:val="00814EDB"/>
    <w:rsid w:val="00815142"/>
    <w:rsid w:val="00834BBE"/>
    <w:rsid w:val="00853B3E"/>
    <w:rsid w:val="0086131C"/>
    <w:rsid w:val="00862C57"/>
    <w:rsid w:val="00981D37"/>
    <w:rsid w:val="009C4114"/>
    <w:rsid w:val="00A51DE9"/>
    <w:rsid w:val="00AB1E51"/>
    <w:rsid w:val="00AE35D8"/>
    <w:rsid w:val="00B37D5F"/>
    <w:rsid w:val="00B7506F"/>
    <w:rsid w:val="00BF23D3"/>
    <w:rsid w:val="00C04EB6"/>
    <w:rsid w:val="00D8632A"/>
    <w:rsid w:val="00DD0D50"/>
    <w:rsid w:val="00EB6A52"/>
    <w:rsid w:val="00F153A9"/>
    <w:rsid w:val="00F2599E"/>
    <w:rsid w:val="00F5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05B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1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131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131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131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05B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31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131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131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131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St-830/2017</izvorni_sadrzaj>
    <derivirana_varijabla naziv="DomainObject.Predmet.OznakaBroj_1">St-830/2017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KONJIČKO GALOPSKI KLUB "ALKAR" SINJ</izvorni_sadrzaj>
    <derivirana_varijabla naziv="DomainObject.Predmet.ProtustrankaFormated_1">  KONJIČKO GALOPSKI KLUB "ALKAR" SINJ</derivirana_varijabla>
  </DomainObject.Predmet.ProtustrankaFormated>
  <DomainObject.Predmet.ProtustrankaFormatedOIB>
    <izvorni_sadrzaj>  KONJIČKO GALOPSKI KLUB "ALKAR" SINJ, OIB 79694406400</izvorni_sadrzaj>
    <derivirana_varijabla naziv="DomainObject.Predmet.ProtustrankaFormatedOIB_1">  KONJIČKO GALOPSKI KLUB "ALKAR" SINJ, OIB 79694406400</derivirana_varijabla>
  </DomainObject.Predmet.ProtustrankaFormatedOIB>
  <DomainObject.Predmet.ProtustrankaFormatedWithAdress>
    <izvorni_sadrzaj> KONJIČKO GALOPSKI KLUB "ALKAR" SINJ, Put piketa 0bb, 21230 Sinj</izvorni_sadrzaj>
    <derivirana_varijabla naziv="DomainObject.Predmet.ProtustrankaFormatedWithAdress_1"> KONJIČKO GALOPSKI KLUB "ALKAR" SINJ, Put piketa 0bb, 21230 Sinj</derivirana_varijabla>
  </DomainObject.Predmet.ProtustrankaFormatedWithAdress>
  <DomainObject.Predmet.ProtustrankaFormatedWithAdressOIB>
    <izvorni_sadrzaj> KONJIČKO GALOPSKI KLUB "ALKAR" SINJ, OIB 79694406400, Put piketa 0bb, 21230 Sinj</izvorni_sadrzaj>
    <derivirana_varijabla naziv="DomainObject.Predmet.ProtustrankaFormatedWithAdressOIB_1"> KONJIČKO GALOPSKI KLUB "ALKAR" SINJ, OIB 79694406400, Put piketa 0bb, 21230 Sinj</derivirana_varijabla>
  </DomainObject.Predmet.ProtustrankaFormatedWithAdressOIB>
  <DomainObject.Predmet.ProtustrankaWithAdress>
    <izvorni_sadrzaj>KONJIČKO GALOPSKI KLUB "ALKAR" SINJ Put piketa 0bb, 21230 Sinj</izvorni_sadrzaj>
    <derivirana_varijabla naziv="DomainObject.Predmet.ProtustrankaWithAdress_1">KONJIČKO GALOPSKI KLUB "ALKAR" SINJ Put piketa 0bb, 21230 Sinj</derivirana_varijabla>
  </DomainObject.Predmet.ProtustrankaWithAdress>
  <DomainObject.Predmet.ProtustrankaWithAdressOIB>
    <izvorni_sadrzaj>KONJIČKO GALOPSKI KLUB "ALKAR" SINJ, OIB 79694406400, Put piketa 0bb, 21230 Sinj</izvorni_sadrzaj>
    <derivirana_varijabla naziv="DomainObject.Predmet.ProtustrankaWithAdressOIB_1">KONJIČKO GALOPSKI KLUB "ALKAR" SINJ, OIB 79694406400, Put piketa 0bb, 21230 Sinj</derivirana_varijabla>
  </DomainObject.Predmet.ProtustrankaWithAdressOIB>
  <DomainObject.Predmet.ProtustrankaNazivFormated>
    <izvorni_sadrzaj>KONJIČKO GALOPSKI KLUB "ALKAR" SINJ</izvorni_sadrzaj>
    <derivirana_varijabla naziv="DomainObject.Predmet.ProtustrankaNazivFormated_1">KONJIČKO GALOPSKI KLUB "ALKAR" SINJ</derivirana_varijabla>
  </DomainObject.Predmet.ProtustrankaNazivFormated>
  <DomainObject.Predmet.ProtustrankaNazivFormatedOIB>
    <izvorni_sadrzaj>KONJIČKO GALOPSKI KLUB "ALKAR" SINJ, OIB 79694406400</izvorni_sadrzaj>
    <derivirana_varijabla naziv="DomainObject.Predmet.ProtustrankaNazivFormatedOIB_1">KONJIČKO GALOPSKI KLUB "ALKAR" SINJ, OIB 79694406400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190508.19</izvorni_sadrzaj>
    <derivirana_varijabla naziv="DomainObject.Predmet.TrenutnaVrijednost_1">190508.19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KONJIČKO GALOPSKI KLUB "ALKAR" SINJ</item>
    </izvorni_sadrzaj>
    <derivirana_varijabla naziv="DomainObject.Predmet.ProtuStrankaListFormated_1">
      <item>KONJIČKO GALOPSKI KLUB "ALKAR" SINJ</item>
    </derivirana_varijabla>
  </DomainObject.Predmet.ProtuStrankaListFormated>
  <DomainObject.Predmet.ProtuStrankaListFormatedOIB>
    <izvorni_sadrzaj>
      <item>KONJIČKO GALOPSKI KLUB "ALKAR" SINJ, OIB 79694406400</item>
    </izvorni_sadrzaj>
    <derivirana_varijabla naziv="DomainObject.Predmet.ProtuStrankaListFormatedOIB_1">
      <item>KONJIČKO GALOPSKI KLUB "ALKAR" SINJ, OIB 79694406400</item>
    </derivirana_varijabla>
  </DomainObject.Predmet.ProtuStrankaListFormatedOIB>
  <DomainObject.Predmet.ProtuStrankaListFormatedWithAdress>
    <izvorni_sadrzaj>
      <item>KONJIČKO GALOPSKI KLUB "ALKAR" SINJ, Put piketa 0bb, 21230 Sinj</item>
    </izvorni_sadrzaj>
    <derivirana_varijabla naziv="DomainObject.Predmet.ProtuStrankaListFormatedWithAdress_1">
      <item>KONJIČKO GALOPSKI KLUB "ALKAR" SINJ, Put piketa 0bb, 21230 Sinj</item>
    </derivirana_varijabla>
  </DomainObject.Predmet.ProtuStrankaListFormatedWithAdress>
  <DomainObject.Predmet.ProtuStrankaListFormatedWithAdressOIB>
    <izvorni_sadrzaj>
      <item>KONJIČKO GALOPSKI KLUB "ALKAR" SINJ, OIB 79694406400, Put piketa 0bb, 21230 Sinj</item>
    </izvorni_sadrzaj>
    <derivirana_varijabla naziv="DomainObject.Predmet.ProtuStrankaListFormatedWithAdressOIB_1">
      <item>KONJIČKO GALOPSKI KLUB "ALKAR" SINJ, OIB 79694406400, Put piketa 0bb, 21230 Sinj</item>
    </derivirana_varijabla>
  </DomainObject.Predmet.ProtuStrankaListFormatedWithAdressOIB>
  <DomainObject.Predmet.ProtuStrankaListNazivFormated>
    <izvorni_sadrzaj>
      <item>KONJIČKO GALOPSKI KLUB "ALKAR" SINJ</item>
    </izvorni_sadrzaj>
    <derivirana_varijabla naziv="DomainObject.Predmet.ProtuStrankaListNazivFormated_1">
      <item>KONJIČKO GALOPSKI KLUB "ALKAR" SINJ</item>
    </derivirana_varijabla>
  </DomainObject.Predmet.ProtuStrankaListNazivFormated>
  <DomainObject.Predmet.ProtuStrankaListNazivFormatedOIB>
    <izvorni_sadrzaj>
      <item>KONJIČKO GALOPSKI KLUB "ALKAR" SINJ, OIB 79694406400</item>
    </izvorni_sadrzaj>
    <derivirana_varijabla naziv="DomainObject.Predmet.ProtuStrankaListNazivFormatedOIB_1">
      <item>KONJIČKO GALOPSKI KLUB "ALKAR" SINJ, OIB 79694406400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KONJIČKO GALOPSKI KLUB "ALKAR" SINJ</izvorni_sadrzaj>
    <derivirana_varijabla naziv="DomainObject.Predmet.ProtustrankaIDrugi_1">KONJIČKO GALOPSKI KLUB "ALKAR" SINJ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KONJIČKO GALOPSKI KLUB "ALKAR" SINJ, OIB 79694406400, Put piketa 0bb, 21230 Sinj</izvorni_sadrzaj>
    <derivirana_varijabla naziv="DomainObject.Predmet.ProtustrankaIDrugiAdressOIB_1">KONJIČKO GALOPSKI KLUB "ALKAR" SINJ, OIB 79694406400, Put piketa 0bb,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KONJIČKO GALOPSKI KLUB "ALKAR" SINJ</item>
      <item>FINANCIJSKA AGENCIJA, RC SPLIT</item>
    </izvorni_sadrzaj>
    <derivirana_varijabla naziv="DomainObject.Predmet.SudioniciListNaziv_1">
      <item>KONJIČKO GALOPSKI KLUB "ALKAR" SINJ</item>
      <item>FINANCIJSKA AGENCIJA, RC SPLIT</item>
    </derivirana_varijabla>
  </DomainObject.Predmet.SudioniciListNaziv>
  <DomainObject.Predmet.SudioniciListAdressOIB>
    <izvorni_sadrzaj>
      <item>KONJIČKO GALOPSKI KLUB "ALKAR" SINJ, OIB 79694406400, Put piketa 0bb,21230 Sinj</item>
      <item>FINANCIJSKA AGENCIJA, RC SPLIT, OIB 85821130368, Mažuranićevo šetalište 24 b,21000 Split</item>
    </izvorni_sadrzaj>
    <derivirana_varijabla naziv="DomainObject.Predmet.SudioniciListAdressOIB_1">
      <item>KONJIČKO GALOPSKI KLUB "ALKAR" SINJ, OIB 79694406400, Put piketa 0bb,21230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79694406400</item>
      <item>, OIB 85821130368</item>
    </izvorni_sadrzaj>
    <derivirana_varijabla naziv="DomainObject.Predmet.SudioniciListNazivOIB_1">
      <item>, OIB 79694406400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752</properties:Words>
  <properties:Characters>4008</properties:Characters>
  <properties:Lines>80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2017-12-14T08:12:00Z</dcterms:created>
  <dc:creator>Katarina Mikulić</dc:creator>
  <cp:lastModifiedBy>Ana Golub Gruić</cp:lastModifiedBy>
  <cp:lastPrinted>2018-01-02T12:02:00Z</cp:lastPrinted>
  <dcterms:modified xmlns:xsi="http://www.w3.org/2001/XMLSchema-instance" xsi:type="dcterms:W3CDTF">2018-01-02T12:02:00Z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