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b176" w14:paraId="4acb17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36119">
        <w:rPr>
          <w:color w:themeColor="text1" w:val="000000"/>
        </w:rPr>
        <w:t>VERIĆ PLINA d.o.o., OIB: 39240365224, Split, Doverska 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5F1B27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36119">
        <w:rPr>
          <w:color w:themeColor="text1" w:val="000000"/>
        </w:rPr>
        <w:t>VERIĆ PLINA d.o.o., OIB: 39240365224, Split, Doverska 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136119">
        <w:rPr>
          <w:color w:themeColor="text1" w:val="000000"/>
        </w:rPr>
        <w:t>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36119">
        <w:rPr>
          <w:color w:themeColor="text1" w:val="000000"/>
        </w:rPr>
        <w:t>8</w:t>
      </w:r>
      <w:r w:rsidR="005C1B69">
        <w:rPr>
          <w:color w:themeColor="text1" w:val="000000"/>
        </w:rPr>
        <w:t>.</w:t>
      </w:r>
      <w:r w:rsidR="00136119">
        <w:rPr>
          <w:color w:themeColor="text1" w:val="000000"/>
        </w:rPr>
        <w:t>083</w:t>
      </w:r>
      <w:r w:rsidR="00FE54DB">
        <w:rPr>
          <w:color w:themeColor="text1" w:val="000000"/>
        </w:rPr>
        <w:t>,</w:t>
      </w:r>
      <w:r w:rsidR="00136119">
        <w:rPr>
          <w:color w:themeColor="text1" w:val="000000"/>
        </w:rPr>
        <w:t>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5F1B27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7E23DD">
      <w:rPr>
        <w:color w:themeColor="text1" w:val="000000"/>
      </w:rPr>
      <w:t>5</w:t>
    </w:r>
    <w:r w:rsidR="00136119">
      <w:rPr>
        <w:color w:themeColor="text1" w:val="000000"/>
      </w:rPr>
      <w:t>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1B27"/>
    <w:rsid w:val="005F6612"/>
    <w:rsid w:val="00602A20"/>
    <w:rsid w:val="006257DD"/>
    <w:rsid w:val="006311A2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730CD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VERIĆ PLINA d.o.o. za posredovanje u zapošljavanju pomoraca</izvorni_sadrzaj>
    <derivirana_varijabla naziv="DomainObject.Predmet.ProtustrankaFormated_1">  VERIĆ PLINA d.o.o. za posredovanje u zapošljavanju pomoraca</derivirana_varijabla>
  </DomainObject.Predmet.ProtustrankaFormated>
  <DomainObject.Predmet.ProtustrankaFormatedOIB>
    <izvorni_sadrzaj>  VERIĆ PLINA d.o.o. za posredovanje u zapošljavanju pomoraca, OIB 39240365224</izvorni_sadrzaj>
    <derivirana_varijabla naziv="DomainObject.Predmet.ProtustrankaFormatedOIB_1">  VERIĆ PLINA d.o.o. za posredovanje u zapošljavanju pomoraca, OIB 39240365224</derivirana_varijabla>
  </DomainObject.Predmet.ProtustrankaFormatedOIB>
  <DomainObject.Predmet.ProtustrankaFormatedWithAdress>
    <izvorni_sadrzaj> VERIĆ PLINA d.o.o. za posredovanje u zapošljavanju pomoraca, Doverska 8, 21000 Split</izvorni_sadrzaj>
    <derivirana_varijabla naziv="DomainObject.Predmet.ProtustrankaFormatedWithAdress_1"> VERIĆ PLINA d.o.o. za posredovanje u zapošljavanju pomoraca, Doverska 8, 21000 Split</derivirana_varijabla>
  </DomainObject.Predmet.ProtustrankaFormatedWithAdress>
  <DomainObject.Predmet.ProtustrankaFormatedWithAdressOIB>
    <izvorni_sadrzaj> VERIĆ PLINA d.o.o. za posredovanje u zapošljavanju pomoraca, OIB 39240365224, Doverska 8, 21000 Split</izvorni_sadrzaj>
    <derivirana_varijabla naziv="DomainObject.Predmet.ProtustrankaFormatedWithAdressOIB_1"> VERIĆ PLINA d.o.o. za posredovanje u zapošljavanju pomoraca, OIB 39240365224, Doverska 8, 21000 Split</derivirana_varijabla>
  </DomainObject.Predmet.ProtustrankaFormatedWithAdressOIB>
  <DomainObject.Predmet.ProtustrankaWithAdress>
    <izvorni_sadrzaj>VERIĆ PLINA d.o.o. za posredovanje u zapošljavanju pomoraca Doverska 8, 21000 Split</izvorni_sadrzaj>
    <derivirana_varijabla naziv="DomainObject.Predmet.ProtustrankaWithAdress_1">VERIĆ PLINA d.o.o. za posredovanje u zapošljavanju pomoraca Doverska 8, 21000 Split</derivirana_varijabla>
  </DomainObject.Predmet.ProtustrankaWithAdress>
  <DomainObject.Predmet.ProtustrankaWithAdressOIB>
    <izvorni_sadrzaj>VERIĆ PLINA d.o.o. za posredovanje u zapošljavanju pomoraca, OIB 39240365224, Doverska 8, 21000 Split</izvorni_sadrzaj>
    <derivirana_varijabla naziv="DomainObject.Predmet.ProtustrankaWithAdressOIB_1">VERIĆ PLINA d.o.o. za posredovanje u zapošljavanju pomoraca, OIB 39240365224, Doverska 8, 21000 Split</derivirana_varijabla>
  </DomainObject.Predmet.ProtustrankaWithAdressOIB>
  <DomainObject.Predmet.ProtustrankaNazivFormated>
    <izvorni_sadrzaj>VERIĆ PLINA d.o.o. za posredovanje u zapošljavanju pomoraca</izvorni_sadrzaj>
    <derivirana_varijabla naziv="DomainObject.Predmet.ProtustrankaNazivFormated_1">VERIĆ PLINA d.o.o. za posredovanje u zapošljavanju pomoraca</derivirana_varijabla>
  </DomainObject.Predmet.ProtustrankaNazivFormated>
  <DomainObject.Predmet.ProtustrankaNazivFormatedOIB>
    <izvorni_sadrzaj>VERIĆ PLINA d.o.o. za posredovanje u zapošljavanju pomoraca, OIB 39240365224</izvorni_sadrzaj>
    <derivirana_varijabla naziv="DomainObject.Predmet.ProtustrankaNazivFormatedOIB_1">VERIĆ PLINA d.o.o. za posredovanje u zapošljavanju pomoraca, OIB 39240365224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8083.64</izvorni_sadrzaj>
    <derivirana_varijabla naziv="DomainObject.Predmet.TrenutnaVrijednost_1">8083.64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VERIĆ PLINA d.o.o. za posredovanje u zapošljavanju pomoraca</item>
    </izvorni_sadrzaj>
    <derivirana_varijabla naziv="DomainObject.Predmet.ProtuStrankaListFormated_1">
      <item>VERIĆ PLINA d.o.o. za posredovanje u zapošljavanju pomoraca</item>
    </derivirana_varijabla>
  </DomainObject.Predmet.ProtuStrankaListFormated>
  <DomainObject.Predmet.ProtuStrankaListFormatedOIB>
    <izvorni_sadrzaj>
      <item>VERIĆ PLINA d.o.o. za posredovanje u zapošljavanju pomoraca, OIB 39240365224</item>
    </izvorni_sadrzaj>
    <derivirana_varijabla naziv="DomainObject.Predmet.ProtuStrankaListFormatedOIB_1">
      <item>VERIĆ PLINA d.o.o. za posredovanje u zapošljavanju pomoraca, OIB 39240365224</item>
    </derivirana_varijabla>
  </DomainObject.Predmet.ProtuStrankaListFormatedOIB>
  <DomainObject.Predmet.ProtuStrankaListFormatedWithAdress>
    <izvorni_sadrzaj>
      <item>VERIĆ PLINA d.o.o. za posredovanje u zapošljavanju pomoraca, Doverska 8, 21000 Split</item>
    </izvorni_sadrzaj>
    <derivirana_varijabla naziv="DomainObject.Predmet.ProtuStrankaListFormatedWithAdress_1">
      <item>VERIĆ PLINA d.o.o. za posredovanje u zapošljavanju pomoraca, Doverska 8, 21000 Split</item>
    </derivirana_varijabla>
  </DomainObject.Predmet.ProtuStrankaListFormatedWithAdress>
  <DomainObject.Predmet.ProtuStrankaListFormatedWithAdressOIB>
    <izvorni_sadrzaj>
      <item>VERIĆ PLINA d.o.o. za posredovanje u zapošljavanju pomoraca, OIB 39240365224, Doverska 8, 21000 Split</item>
    </izvorni_sadrzaj>
    <derivirana_varijabla naziv="DomainObject.Predmet.ProtuStrankaListFormatedWithAdressOIB_1">
      <item>VERIĆ PLINA d.o.o. za posredovanje u zapošljavanju pomoraca, OIB 39240365224, Doverska 8, 21000 Split</item>
    </derivirana_varijabla>
  </DomainObject.Predmet.ProtuStrankaListFormatedWithAdressOIB>
  <DomainObject.Predmet.ProtuStrankaListNazivFormated>
    <izvorni_sadrzaj>
      <item>VERIĆ PLINA d.o.o. za posredovanje u zapošljavanju pomoraca</item>
    </izvorni_sadrzaj>
    <derivirana_varijabla naziv="DomainObject.Predmet.ProtuStrankaListNazivFormated_1">
      <item>VERIĆ PLINA d.o.o. za posredovanje u zapošljavanju pomoraca</item>
    </derivirana_varijabla>
  </DomainObject.Predmet.ProtuStrankaListNazivFormated>
  <DomainObject.Predmet.ProtuStrankaListNazivFormatedOIB>
    <izvorni_sadrzaj>
      <item>VERIĆ PLINA d.o.o. za posredovanje u zapošljavanju pomoraca, OIB 39240365224</item>
    </izvorni_sadrzaj>
    <derivirana_varijabla naziv="DomainObject.Predmet.ProtuStrankaListNazivFormatedOIB_1">
      <item>VERIĆ PLINA d.o.o. za posredovanje u zapošljavanju pomoraca, OIB 39240365224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VERIĆ PLINA d.o.o. za posredovanje u zapošljavanju pomoraca</izvorni_sadrzaj>
    <derivirana_varijabla naziv="DomainObject.Predmet.ProtustrankaIDrugi_1">VERIĆ PLINA d.o.o. za posredovanje u zapošljavanju pomoraca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VERIĆ PLINA d.o.o. za posredovanje u zapošljavanju pomoraca, OIB 39240365224, Doverska 8, 21000 Split</izvorni_sadrzaj>
    <derivirana_varijabla naziv="DomainObject.Predmet.ProtustrankaIDrugiAdressOIB_1">VERIĆ PLINA d.o.o. za posredovanje u zapošljavanju pomoraca, OIB 39240365224, Doverska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VERIĆ PLINA d.o.o. za posredovanje u zapošljavanju pomoraca</item>
      <item>FINANCIJSKA AGENCIJA, RC SPLIT</item>
    </izvorni_sadrzaj>
    <derivirana_varijabla naziv="DomainObject.Predmet.SudioniciListNaziv_1">
      <item>VERIĆ PLINA d.o.o. za posredovanje u zapošljavanju pomoraca</item>
      <item>FINANCIJSKA AGENCIJA, RC SPLIT</item>
    </derivirana_varijabla>
  </DomainObject.Predmet.SudioniciListNaziv>
  <DomainObject.Predmet.SudioniciListAdressOIB>
    <izvorni_sadrzaj>
      <item>VERIĆ PLINA d.o.o. za posredovanje u zapošljavanju pomoraca, OIB 39240365224, Doverska 8,21000 Split</item>
      <item>FINANCIJSKA AGENCIJA, RC SPLIT, OIB 85821130368, Mažuranićevo šetalište 24 b,21000 Split</item>
    </izvorni_sadrzaj>
    <derivirana_varijabla naziv="DomainObject.Predmet.SudioniciListAdressOIB_1">
      <item>VERIĆ PLINA d.o.o. za posredovanje u zapošljavanju pomoraca, OIB 39240365224, Doverska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39240365224</item>
      <item>, OIB 85821130368</item>
    </izvorni_sadrzaj>
    <derivirana_varijabla naziv="DomainObject.Predmet.SudioniciListNazivOIB_1">
      <item>, OIB 39240365224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1739</properties:Characters>
  <properties:Lines>44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2017-10-18T06:10:00Z</cp:lastPrinted>
  <dcterms:modified xmlns:xsi="http://www.w3.org/2001/XMLSchema-instance" xsi:type="dcterms:W3CDTF">2017-10-18T11:18:00Z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