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d777" w14:paraId="9d5d777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0B56A6">
        <w:t>317/16-37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4F3DB7" w:rsidRPr="007A648C">
        <w:rPr>
          <w:rFonts w:eastAsia="Calibri"/>
          <w:lang w:eastAsia="en-US"/>
        </w:rPr>
        <w:t>TISKARA MALENICA d.o.o. Šibenik u stečaju</w:t>
      </w:r>
      <w:r w:rsidR="004F3DB7">
        <w:rPr>
          <w:rFonts w:eastAsia="Calibri"/>
          <w:lang w:eastAsia="en-US"/>
        </w:rPr>
        <w:t>, 113. brigade HV-a br. 193, OIB: 21268596817</w:t>
      </w:r>
      <w:r>
        <w:t xml:space="preserve">, dana </w:t>
      </w:r>
      <w:r w:rsidR="000B56A6">
        <w:t>28</w:t>
      </w:r>
      <w:r w:rsidR="00292860">
        <w:t>. rujna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0B56A6" w:rsidP="004F3DB7" w:rsidR="00292860">
      <w:pPr>
        <w:pStyle w:val="Odlomakpopisa"/>
        <w:numPr>
          <w:ilvl w:val="0"/>
          <w:numId w:val="6"/>
        </w:numPr>
        <w:jc w:val="both"/>
      </w:pPr>
      <w:r>
        <w:t xml:space="preserve">č.z. 355, 2531/2, 2531/3, 2535, 2541/2, 2542/1, 2542/2, 2543/3, 2534, 2543/1, </w:t>
      </w:r>
      <w:r w:rsidR="004F3DB7">
        <w:t xml:space="preserve">zk. ul. 2202, k.o. Vrulje Bilice </w:t>
      </w:r>
    </w:p>
    <w:p w:rsidRDefault="000B56A6" w:rsidP="000B56A6" w:rsidR="000B56A6">
      <w:pPr>
        <w:jc w:val="both"/>
      </w:pP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130BFB" w:rsidP="00F455CE" w:rsidR="00F455CE">
      <w:pPr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292860">
        <w:rPr>
          <w:b/>
          <w:u w:val="single"/>
        </w:rPr>
        <w:t xml:space="preserve">. listopada </w:t>
      </w:r>
      <w:r w:rsidR="00F455CE">
        <w:rPr>
          <w:b/>
          <w:u w:val="single"/>
        </w:rPr>
        <w:t xml:space="preserve">2016. u </w:t>
      </w:r>
      <w:r w:rsidR="004F3DB7">
        <w:rPr>
          <w:b/>
          <w:u w:val="single"/>
        </w:rPr>
        <w:t>13,00</w:t>
      </w:r>
      <w:r w:rsidR="00F455CE">
        <w:rPr>
          <w:b/>
          <w:u w:val="single"/>
        </w:rPr>
        <w:t xml:space="preserve"> 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130BFB">
        <w:t>2</w:t>
      </w:r>
      <w:r w:rsidR="000B56A6">
        <w:t>8</w:t>
      </w:r>
      <w:r w:rsidR="00292860">
        <w:t xml:space="preserve">. rujna </w:t>
      </w:r>
      <w:r>
        <w:t xml:space="preserve">2016. </w:t>
      </w:r>
    </w:p>
    <w:p w:rsidRDefault="00F455CE" w:rsidP="00F455CE" w:rsidR="00F455CE"/>
    <w:p w:rsidRDefault="00CB02F4" w:rsidP="00CB02F4" w:rsidR="00CB02F4">
      <w:r>
        <w:t xml:space="preserve">                                                   </w:t>
      </w:r>
      <w:r w:rsidR="004A5836">
        <w:t xml:space="preserve">                                                </w:t>
      </w:r>
      <w:r>
        <w:t xml:space="preserve"> Sudac</w:t>
      </w:r>
    </w:p>
    <w:p w:rsidRDefault="00CB02F4" w:rsidP="00CB02F4" w:rsidR="00CB02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5836">
        <w:t xml:space="preserve">     </w:t>
      </w:r>
      <w:r>
        <w:t>Ardena Bajlo</w:t>
      </w:r>
    </w:p>
    <w:p w:rsidRDefault="00F455CE" w:rsidP="00F455CE" w:rsidR="00F455CE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 xml:space="preserve">- stečajnom upravitelju – e-mailom, </w:t>
      </w:r>
    </w:p>
    <w:p w:rsidRDefault="00CB02F4" w:rsidP="00130BFB" w:rsidR="00CB02F4">
      <w:pPr>
        <w:ind w:hanging="705" w:left="705"/>
        <w:jc w:val="both"/>
      </w:pPr>
      <w:r>
        <w:t xml:space="preserve">- </w:t>
      </w:r>
      <w:r w:rsidR="000B56A6">
        <w:t>Jadranska banka d.d. Šibenik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47102"/>
    <w:rsid w:val="00172436"/>
    <w:rsid w:val="00181682"/>
    <w:rsid w:val="001F7388"/>
    <w:rsid w:val="00282E78"/>
    <w:rsid w:val="00292860"/>
    <w:rsid w:val="0035517A"/>
    <w:rsid w:val="00380924"/>
    <w:rsid w:val="003A2066"/>
    <w:rsid w:val="003C5E26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F5C16"/>
    <w:rsid w:val="00903E75"/>
    <w:rsid w:val="0092218F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F04FF"/>
    <w:rsid w:val="00E82DF1"/>
    <w:rsid w:val="00ED4CA0"/>
    <w:rsid w:val="00F1024E"/>
    <w:rsid w:val="00F455C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166</properties:Words>
  <properties:Characters>723</properties:Characters>
  <properties:Lines>43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2016-09-21T07:24:00Z</dcterms:created>
  <dc:creator>Korisnik</dc:creator>
  <cp:lastModifiedBy>wsadmin</cp:lastModifiedBy>
  <cp:lastPrinted>2016-08-24T05:57:00Z</cp:lastPrinted>
  <dcterms:modified xmlns:xsi="http://www.w3.org/2001/XMLSchema-instance" xsi:type="dcterms:W3CDTF">2016-09-28T11:39:00Z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