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4c4f" w14:paraId="3014c4f" w:rsidRDefault="00FE69D3" w:rsidP="00FE69D3" w:rsidR="00FE69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D3" w:rsidP="00FE69D3" w:rsidR="00FE69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E69D3" w:rsidP="00FE69D3" w:rsidR="00FE69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E69D3" w:rsidP="00FE69D3" w:rsidR="00FE69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E69D3" w:rsidP="00FE69D3" w:rsidR="00FE69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E69D3" w:rsidP="00FE69D3" w:rsidR="00FE69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E69D3" w:rsidP="00FE69D3" w:rsidR="00FE69D3" w:rsidRPr="005D578C">
      <w:pPr>
        <w:jc w:val="center"/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F1014B"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</w:t>
      </w:r>
      <w:r w:rsidR="00F1014B">
        <w:rPr>
          <w:rFonts w:cs="Times New Roman" w:eastAsia="Times New Roman"/>
        </w:rPr>
        <w:t>PET TEAM j.</w:t>
      </w:r>
      <w:r>
        <w:rPr>
          <w:rFonts w:cs="Times New Roman" w:eastAsia="Times New Roman"/>
        </w:rPr>
        <w:t xml:space="preserve"> d. o. o. Pula, </w:t>
      </w:r>
      <w:r w:rsidR="00F1014B">
        <w:rPr>
          <w:rFonts w:cs="Times New Roman" w:eastAsia="Times New Roman"/>
        </w:rPr>
        <w:t>Tartinijeva 18</w:t>
      </w:r>
      <w:r>
        <w:rPr>
          <w:rFonts w:cs="Times New Roman" w:eastAsia="Times New Roman"/>
        </w:rPr>
        <w:t xml:space="preserve">, OIB </w:t>
      </w:r>
      <w:r w:rsidR="00F1014B" w:rsidRPr="00F1014B">
        <w:rPr>
          <w:rFonts w:cs="Times New Roman" w:eastAsia="Times New Roman"/>
        </w:rPr>
        <w:t>99523719777</w:t>
      </w:r>
      <w:r>
        <w:rPr>
          <w:rFonts w:cs="Times New Roman" w:eastAsia="Times New Roman"/>
        </w:rPr>
        <w:t xml:space="preserve">, MBS </w:t>
      </w:r>
      <w:r w:rsidR="00F1014B" w:rsidRPr="00F1014B">
        <w:rPr>
          <w:rFonts w:cs="Times New Roman" w:eastAsia="Times New Roman"/>
        </w:rPr>
        <w:t>040312819</w:t>
      </w:r>
      <w:r>
        <w:rPr>
          <w:rFonts w:cs="Times New Roman" w:eastAsia="Times New Roman"/>
          <w:szCs w:val="24"/>
        </w:rPr>
        <w:t>, 5. lipnja 2017.</w:t>
      </w: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1014B">
        <w:rPr>
          <w:rFonts w:cs="Times New Roman" w:eastAsia="Times New Roman"/>
        </w:rPr>
        <w:t xml:space="preserve">PET TEAM j. d. o. o. Pula, Tartinijeva 18, OIB </w:t>
      </w:r>
      <w:r w:rsidR="00F1014B" w:rsidRPr="00F1014B">
        <w:rPr>
          <w:rFonts w:cs="Times New Roman" w:eastAsia="Times New Roman"/>
        </w:rPr>
        <w:t>99523719777</w:t>
      </w:r>
      <w:r w:rsidR="00F1014B">
        <w:rPr>
          <w:rFonts w:cs="Times New Roman" w:eastAsia="Times New Roman"/>
        </w:rPr>
        <w:t xml:space="preserve">, MBS </w:t>
      </w:r>
      <w:r w:rsidR="00F1014B" w:rsidRPr="00F1014B">
        <w:rPr>
          <w:rFonts w:cs="Times New Roman" w:eastAsia="Times New Roman"/>
        </w:rPr>
        <w:t>040312819</w:t>
      </w:r>
      <w:r>
        <w:rPr>
          <w:rFonts w:cs="Times New Roman" w:eastAsia="Times New Roman"/>
          <w:szCs w:val="24"/>
        </w:rPr>
        <w:t>.</w:t>
      </w: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F1014B"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FE69D3" w:rsidP="00FE69D3" w:rsidR="00FE69D3">
      <w:pPr>
        <w:rPr>
          <w:rFonts w:cs="Times New Roman" w:eastAsia="Times New Roman"/>
          <w:szCs w:val="20"/>
        </w:rPr>
      </w:pPr>
    </w:p>
    <w:p w:rsidRDefault="00FE69D3" w:rsidP="00FE69D3" w:rsidR="00FE69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1014B">
        <w:rPr>
          <w:rFonts w:cs="Times New Roman" w:eastAsia="Times New Roman"/>
        </w:rPr>
        <w:t xml:space="preserve">PET TEAM j. d. o. o. Pula, Tartinijeva 18, OIB </w:t>
      </w:r>
      <w:r w:rsidR="00F1014B" w:rsidRPr="00F1014B">
        <w:rPr>
          <w:rFonts w:cs="Times New Roman" w:eastAsia="Times New Roman"/>
        </w:rPr>
        <w:t>99523719777</w:t>
      </w:r>
      <w:r w:rsidR="00F1014B">
        <w:rPr>
          <w:rFonts w:cs="Times New Roman" w:eastAsia="Times New Roman"/>
        </w:rPr>
        <w:t xml:space="preserve">, MBS </w:t>
      </w:r>
      <w:r w:rsidR="00F1014B" w:rsidRPr="00F1014B">
        <w:rPr>
          <w:rFonts w:cs="Times New Roman" w:eastAsia="Times New Roman"/>
        </w:rPr>
        <w:t>040312819</w:t>
      </w:r>
      <w:r>
        <w:rPr>
          <w:rFonts w:cs="Times New Roman" w:eastAsia="Times New Roman"/>
          <w:szCs w:val="24"/>
        </w:rPr>
        <w:t>.</w:t>
      </w:r>
    </w:p>
    <w:p w:rsidRDefault="00FE69D3" w:rsidP="00FE69D3" w:rsidR="00FE69D3">
      <w:pPr>
        <w:ind w:firstLine="709"/>
        <w:rPr>
          <w:rFonts w:cs="Times New Roman" w:eastAsia="Times New Roman"/>
          <w:szCs w:val="24"/>
        </w:rPr>
      </w:pPr>
    </w:p>
    <w:p w:rsidRDefault="00FE69D3" w:rsidP="00FE69D3" w:rsidR="00FE69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F1014B">
        <w:rPr>
          <w:rFonts w:cs="Times New Roman" w:eastAsia="Times New Roman"/>
        </w:rPr>
        <w:t xml:space="preserve">PET TEAM j. d. o. o. Pula, Tartinijeva 18, OIB </w:t>
      </w:r>
      <w:r w:rsidR="00F1014B" w:rsidRPr="00F1014B">
        <w:rPr>
          <w:rFonts w:cs="Times New Roman" w:eastAsia="Times New Roman"/>
        </w:rPr>
        <w:t>99523719777</w:t>
      </w:r>
      <w:r w:rsidR="00F1014B">
        <w:rPr>
          <w:rFonts w:cs="Times New Roman" w:eastAsia="Times New Roman"/>
        </w:rPr>
        <w:t xml:space="preserve">, MBS </w:t>
      </w:r>
      <w:r w:rsidR="00F1014B" w:rsidRPr="00F1014B">
        <w:rPr>
          <w:rFonts w:cs="Times New Roman" w:eastAsia="Times New Roman"/>
        </w:rPr>
        <w:t>040312819</w:t>
      </w:r>
      <w:r>
        <w:rPr>
          <w:rFonts w:cs="Times New Roman" w:eastAsia="Times New Roman"/>
          <w:szCs w:val="24"/>
        </w:rPr>
        <w:t>.</w:t>
      </w:r>
    </w:p>
    <w:p w:rsidRDefault="00FE69D3" w:rsidP="00FE69D3" w:rsidR="00FE69D3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E69D3" w:rsidP="00FE69D3" w:rsidR="00FE69D3">
      <w:pPr>
        <w:ind w:firstLine="708"/>
        <w:rPr>
          <w:rFonts w:cs="Times New Roman" w:eastAsia="Times New Roman"/>
          <w:szCs w:val="24"/>
        </w:rPr>
      </w:pPr>
    </w:p>
    <w:p w:rsidRDefault="00FE69D3" w:rsidP="00FE69D3" w:rsidR="00FE69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F1014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F1014B">
        <w:rPr>
          <w:rFonts w:cs="Times New Roman" w:eastAsia="Times New Roman"/>
        </w:rPr>
        <w:t>PET TEAM j. d. o. o. Pula</w:t>
      </w:r>
      <w:r>
        <w:rPr>
          <w:rFonts w:cs="Times New Roman" w:eastAsia="Times New Roman"/>
          <w:szCs w:val="24"/>
        </w:rPr>
        <w:t>.</w:t>
      </w:r>
    </w:p>
    <w:p w:rsidRDefault="00FE69D3" w:rsidP="00FE69D3" w:rsidR="00FE69D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F1014B">
        <w:t>24</w:t>
      </w:r>
      <w:r>
        <w:t xml:space="preserve">. ožujka 2017. imao neizvršene osnove za plaćanje u neprekinutom razdoblju od 120 dana u ukupnom iznosu </w:t>
      </w:r>
      <w:r w:rsidR="00F1014B">
        <w:t>6</w:t>
      </w:r>
      <w:r>
        <w:t>.</w:t>
      </w:r>
      <w:r w:rsidR="00F1014B">
        <w:t>699</w:t>
      </w:r>
      <w:r>
        <w:t>,</w:t>
      </w:r>
      <w:r w:rsidR="00F1014B">
        <w:t>80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1014B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. </w:t>
      </w:r>
      <w:r w:rsidR="00F1014B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1014B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F1014B">
        <w:rPr>
          <w:rFonts w:cs="Times New Roman" w:eastAsia="Times New Roman"/>
          <w:szCs w:val="24"/>
        </w:rPr>
        <w:t>187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E69D3" w:rsidP="00FE69D3" w:rsidR="00FE69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E69D3" w:rsidP="00FE69D3" w:rsidR="00FE69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E69D3" w:rsidP="00FE69D3" w:rsidR="00FE69D3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E69D3" w:rsidP="00FE69D3" w:rsidR="00FE69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8150C5">
        <w:rPr>
          <w:rFonts w:cs="Times New Roman" w:eastAsia="Times New Roman"/>
          <w:szCs w:val="24"/>
        </w:rPr>
        <w:t>, v.r.</w:t>
      </w:r>
    </w:p>
    <w:p w:rsidRDefault="00FE69D3" w:rsidP="00FE69D3" w:rsidR="00FE69D3">
      <w:pPr>
        <w:jc w:val="left"/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left"/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E69D3" w:rsidP="00FE69D3" w:rsidR="00FE69D3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E69D3" w:rsidP="00FE69D3" w:rsidR="00FE69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E69D3" w:rsidP="00FE69D3" w:rsidR="00FE69D3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rPr>
          <w:rFonts w:cs="Times New Roman" w:eastAsia="Times New Roman"/>
          <w:szCs w:val="24"/>
        </w:rPr>
      </w:pPr>
    </w:p>
    <w:p w:rsidRDefault="00FE69D3" w:rsidP="00FE69D3" w:rsidR="00FE69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E69D3" w:rsidP="00FE69D3" w:rsidR="00FE69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E69D3" w:rsidP="00FE69D3" w:rsidR="00FE69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1014B">
        <w:rPr>
          <w:rFonts w:cs="Times New Roman" w:eastAsia="Times New Roman"/>
        </w:rPr>
        <w:t>PET TEAM j. d. o. o. Pula, Tartinijeva 18</w:t>
      </w:r>
      <w:r>
        <w:rPr>
          <w:rFonts w:cs="Times New Roman" w:eastAsia="Times New Roman"/>
        </w:rPr>
        <w:t xml:space="preserve">, </w:t>
      </w:r>
    </w:p>
    <w:p w:rsidRDefault="00FE69D3" w:rsidP="00FE69D3" w:rsidR="00FE69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E69D3" w:rsidP="00FE69D3" w:rsidR="00FE69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E69D3" w:rsidP="00FE69D3" w:rsidR="00FE69D3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F1014B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E69D3" w:rsidP="00FE69D3" w:rsidR="00FE69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E69D3" w:rsidP="00FE69D3" w:rsidR="00FE69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E69D3" w:rsidP="00FE69D3" w:rsidR="00FE69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E69D3" w:rsidP="00FE69D3" w:rsidR="00FE69D3"/>
    <w:p w:rsidRDefault="00FE69D3" w:rsidP="00FE69D3" w:rsidR="00FE69D3"/>
    <w:p w:rsidRDefault="00FE69D3" w:rsidP="00FE69D3" w:rsidR="00FE69D3"/>
    <w:p w:rsidRDefault="00FE69D3" w:rsidP="00FE69D3" w:rsidR="00FE69D3"/>
    <w:p w:rsidRDefault="00DE7363" w:rsidR="00DE7363"/>
    <w:sectPr w:rsidSect="00FE69D3" w:rsidR="00DE73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9D3" w:rsidP="00FE69D3" w:rsidR="00FE69D3">
      <w:r>
        <w:separator/>
      </w:r>
    </w:p>
  </w:endnote>
  <w:endnote w:id="0" w:type="continuationSeparator">
    <w:p w:rsidRDefault="00FE69D3" w:rsidP="00FE69D3" w:rsidR="00FE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9D3" w:rsidP="00FE69D3" w:rsidR="00FE69D3">
      <w:r>
        <w:separator/>
      </w:r>
    </w:p>
  </w:footnote>
  <w:footnote w:id="0" w:type="continuationSeparator">
    <w:p w:rsidRDefault="00FE69D3" w:rsidP="00FE69D3" w:rsidR="00FE6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9D3" w:rsidP="00FE69D3" w:rsidR="00FE69D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150C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St-187/2017-4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9D3" w:rsidP="00FE69D3" w:rsidR="00FE69D3" w:rsidRPr="00970AE0">
    <w:pPr>
      <w:pStyle w:val="Zaglavlje"/>
      <w:jc w:val="right"/>
    </w:pPr>
    <w:r>
      <w:rPr>
        <w:szCs w:val="24"/>
      </w:rPr>
      <w:t>1 St-187/2017-4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C64"/>
    <w:rsid w:val="001E0C64"/>
    <w:rsid w:val="008150C5"/>
    <w:rsid w:val="00B354FA"/>
    <w:rsid w:val="00DE7363"/>
    <w:rsid w:val="00F1014B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9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9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E69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6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69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4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4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4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4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9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9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E69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6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69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4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4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4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4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St-187/2017-4</izvorni_sadrzaj>
    <derivirana_varijabla naziv="DomainObject.Oznaka_1">St-187/2017-4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TEAM j.d.o.o. PULA</izvorni_sadrzaj>
    <derivirana_varijabla naziv="DomainObject.Predmet.ProtustrankaFormated_1">  PET TEAM j.d.o.o. PULA</derivirana_varijabla>
  </DomainObject.Predmet.ProtustrankaFormated>
  <DomainObject.Predmet.ProtustrankaFormatedOIB>
    <izvorni_sadrzaj>  PET TEAM j.d.o.o. PULA, OIB 99523719777</izvorni_sadrzaj>
    <derivirana_varijabla naziv="DomainObject.Predmet.ProtustrankaFormatedOIB_1">  PET TEAM j.d.o.o. PULA, OIB 99523719777</derivirana_varijabla>
  </DomainObject.Predmet.ProtustrankaFormatedOIB>
  <DomainObject.Predmet.ProtustrankaFormatedWithAdress>
    <izvorni_sadrzaj> PET TEAM j.d.o.o. PULA, Tartinijeva 18, 52100 Pula</izvorni_sadrzaj>
    <derivirana_varijabla naziv="DomainObject.Predmet.ProtustrankaFormatedWithAdress_1"> PET TEAM j.d.o.o. PULA, Tartinijeva 18, 52100 Pula</derivirana_varijabla>
  </DomainObject.Predmet.ProtustrankaFormatedWithAdress>
  <DomainObject.Predmet.ProtustrankaFormatedWithAdressOIB>
    <izvorni_sadrzaj> PET TEAM j.d.o.o. PULA, OIB 99523719777, Tartinijeva 18, 52100 Pula</izvorni_sadrzaj>
    <derivirana_varijabla naziv="DomainObject.Predmet.ProtustrankaFormatedWithAdressOIB_1"> PET TEAM j.d.o.o. PULA, OIB 99523719777, Tartinijeva 18, 52100 Pula</derivirana_varijabla>
  </DomainObject.Predmet.ProtustrankaFormatedWithAdressOIB>
  <DomainObject.Predmet.ProtustrankaWithAdress>
    <izvorni_sadrzaj>PET TEAM j.d.o.o. PULA Tartinijeva 18, 52100 Pula</izvorni_sadrzaj>
    <derivirana_varijabla naziv="DomainObject.Predmet.ProtustrankaWithAdress_1">PET TEAM j.d.o.o. PULA Tartinijeva 18, 52100 Pula</derivirana_varijabla>
  </DomainObject.Predmet.ProtustrankaWithAdress>
  <DomainObject.Predmet.ProtustrankaWithAdressOIB>
    <izvorni_sadrzaj>PET TEAM j.d.o.o. PULA, OIB 99523719777, Tartinijeva 18, 52100 Pula</izvorni_sadrzaj>
    <derivirana_varijabla naziv="DomainObject.Predmet.ProtustrankaWithAdressOIB_1">PET TEAM j.d.o.o. PULA, OIB 99523719777, Tartinijeva 18, 52100 Pula</derivirana_varijabla>
  </DomainObject.Predmet.ProtustrankaWithAdressOIB>
  <DomainObject.Predmet.ProtustrankaNazivFormated>
    <izvorni_sadrzaj>PET TEAM j.d.o.o. PULA</izvorni_sadrzaj>
    <derivirana_varijabla naziv="DomainObject.Predmet.ProtustrankaNazivFormated_1">PET TEAM j.d.o.o. PULA</derivirana_varijabla>
  </DomainObject.Predmet.ProtustrankaNazivFormated>
  <DomainObject.Predmet.ProtustrankaNazivFormatedOIB>
    <izvorni_sadrzaj>PET TEAM j.d.o.o. PULA, OIB 99523719777</izvorni_sadrzaj>
    <derivirana_varijabla naziv="DomainObject.Predmet.ProtustrankaNazivFormatedOIB_1">PET TEAM j.d.o.o. PULA, OIB 99523719777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6699.80</izvorni_sadrzaj>
    <derivirana_varijabla naziv="DomainObject.Predmet.TrenutnaVrijednost_1">6699.80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 TEAM j.d.o.o. PULA</item>
    </izvorni_sadrzaj>
    <derivirana_varijabla naziv="DomainObject.Predmet.ProtuStrankaListFormated_1">
      <item>PET TEAM j.d.o.o. PULA</item>
    </derivirana_varijabla>
  </DomainObject.Predmet.ProtuStrankaListFormated>
  <DomainObject.Predmet.ProtuStrankaListFormatedOIB>
    <izvorni_sadrzaj>
      <item>PET TEAM j.d.o.o. PULA, OIB 99523719777</item>
    </izvorni_sadrzaj>
    <derivirana_varijabla naziv="DomainObject.Predmet.ProtuStrankaListFormatedOIB_1">
      <item>PET TEAM j.d.o.o. PULA, OIB 99523719777</item>
    </derivirana_varijabla>
  </DomainObject.Predmet.ProtuStrankaListFormatedOIB>
  <DomainObject.Predmet.ProtuStrankaListFormatedWithAdress>
    <izvorni_sadrzaj>
      <item>PET TEAM j.d.o.o. PULA, Tartinijeva 18, 52100 Pula</item>
    </izvorni_sadrzaj>
    <derivirana_varijabla naziv="DomainObject.Predmet.ProtuStrankaListFormatedWithAdress_1">
      <item>PET TEAM j.d.o.o. PULA, Tartinijeva 18, 52100 Pula</item>
    </derivirana_varijabla>
  </DomainObject.Predmet.ProtuStrankaListFormatedWithAdress>
  <DomainObject.Predmet.ProtuStrankaListFormatedWithAdressOIB>
    <izvorni_sadrzaj>
      <item>PET TEAM j.d.o.o. PULA, OIB 99523719777, Tartinijeva 18, 52100 Pula</item>
    </izvorni_sadrzaj>
    <derivirana_varijabla naziv="DomainObject.Predmet.ProtuStrankaListFormatedWithAdressOIB_1">
      <item>PET TEAM j.d.o.o. PULA, OIB 99523719777, Tartinijeva 18, 52100 Pula</item>
    </derivirana_varijabla>
  </DomainObject.Predmet.ProtuStrankaListFormatedWithAdressOIB>
  <DomainObject.Predmet.ProtuStrankaListNazivFormated>
    <izvorni_sadrzaj>
      <item>PET TEAM j.d.o.o. PULA</item>
    </izvorni_sadrzaj>
    <derivirana_varijabla naziv="DomainObject.Predmet.ProtuStrankaListNazivFormated_1">
      <item>PET TEAM j.d.o.o. PULA</item>
    </derivirana_varijabla>
  </DomainObject.Predmet.ProtuStrankaListNazivFormated>
  <DomainObject.Predmet.ProtuStrankaListNazivFormatedOIB>
    <izvorni_sadrzaj>
      <item>PET TEAM j.d.o.o. PULA, OIB 99523719777</item>
    </izvorni_sadrzaj>
    <derivirana_varijabla naziv="DomainObject.Predmet.ProtuStrankaListNazivFormatedOIB_1">
      <item>PET TEAM j.d.o.o. PULA, OIB 99523719777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St-187/2017-4</izvorni_sadrzaj>
    <derivirana_varijabla naziv="DomainObject.PoslovniBrojDokumenta_1">St-187/2017-4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 TEAM j.d.o.o. PULA</izvorni_sadrzaj>
    <derivirana_varijabla naziv="DomainObject.Predmet.ProtustrankaIDrugi_1">PET TEAM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 TEAM j.d.o.o. PULA, OIB 99523719777, Tartinijeva 18, 52100 Pula</izvorni_sadrzaj>
    <derivirana_varijabla naziv="DomainObject.Predmet.ProtustrankaIDrugiAdressOIB_1">PET TEAM j.d.o.o. PULA, OIB 99523719777, Tartinijeva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 TEAM j.d.o.o. PULA</item>
    </izvorni_sadrzaj>
    <derivirana_varijabla naziv="DomainObject.Predmet.SudioniciListNaziv_1">
      <item>FINANCIJSKA AGENCIJA, RC RIJEKA, PODRUŽNICA PULA, PULA</item>
      <item>PET TEAM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 TEAM j.d.o.o. PULA, OIB 99523719777, Tartinijeva 18,52100 Pula</item>
    </izvorni_sadrzaj>
    <derivirana_varijabla naziv="DomainObject.Predmet.SudioniciListAdressOIB_1">
      <item>FINANCIJSKA AGENCIJA, RC RIJEKA, PODRUŽNICA PULA, PULA, OIB 85821130368, Giardini 5,52100 Pula</item>
      <item>PET TEAM j.d.o.o. PULA, OIB 99523719777, Tartinijeva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99523719777</item>
    </izvorni_sadrzaj>
    <derivirana_varijabla naziv="DomainObject.Predmet.SudioniciListNazivOIB_1">
      <item>, OIB 85821130368</item>
      <item>, OIB 99523719777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3560</properties:Characters>
  <properties:Lines>89</properties:Lines>
  <properties:Paragraphs>31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2017-06-01T08:15:00Z</dcterms:created>
  <dc:creator>Morena Brajuha</dc:creator>
  <dc:description/>
  <cp:keywords/>
  <cp:lastModifiedBy>Lorena Paris Aničić</cp:lastModifiedBy>
  <cp:lastPrinted>2017-06-01T09:48:00Z</cp:lastPrinted>
  <dcterms:modified xmlns:xsi="http://www.w3.org/2001/XMLSchema-instance" xsi:type="dcterms:W3CDTF">2017-06-05T09:58:00Z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