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708b" w14:paraId="246708b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883B1E">
        <w:t>185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883B1E">
        <w:t>11</w:t>
      </w:r>
      <w:r w:rsidR="00FA1499">
        <w:t>,</w:t>
      </w:r>
      <w:r w:rsidR="00883B1E">
        <w:t>0</w:t>
      </w:r>
      <w:r w:rsidR="001F0618">
        <w:t>3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951374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951374">
        <w:rPr>
          <w:rFonts w:cs="Times New Roman" w:hAnsi="Times New Roman" w:ascii="Times New Roman"/>
          <w:sz w:val="24"/>
        </w:rPr>
        <w:t>jahta marke Salona 45, pozivni znak 9AA2620, ime ISABELA, godina gradnje 2005.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1F0618" w:rsidR="001F0618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951374">
        <w:rPr>
          <w:rFonts w:cs="Times New Roman" w:hAnsi="Times New Roman" w:ascii="Times New Roman"/>
          <w:sz w:val="24"/>
        </w:rPr>
        <w:t>254.338,75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1F0618" w:rsidRPr="001B06EB">
        <w:rPr>
          <w:rFonts w:cs="Times New Roman" w:hAnsi="Times New Roman" w:ascii="Times New Roman"/>
          <w:sz w:val="24"/>
        </w:rPr>
        <w:t>te predlaže da se na ime troškova</w:t>
      </w:r>
      <w:r w:rsidR="001F0618">
        <w:rPr>
          <w:rFonts w:cs="Times New Roman" w:hAnsi="Times New Roman" w:ascii="Times New Roman"/>
          <w:sz w:val="24"/>
        </w:rPr>
        <w:t xml:space="preserve"> izdvoji: </w:t>
      </w:r>
    </w:p>
    <w:p w:rsidRDefault="001F0618" w:rsidP="001F0618" w:rsidR="001F0618">
      <w:pPr>
        <w:pStyle w:val="Tijeloteksta2"/>
        <w:rPr>
          <w:rFonts w:cs="Times New Roman" w:hAnsi="Times New Roman" w:ascii="Times New Roman"/>
          <w:sz w:val="24"/>
        </w:rPr>
      </w:pPr>
    </w:p>
    <w:p w:rsidRDefault="001F0618" w:rsidP="001F0618" w:rsidR="001F061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50.867,75 kuna, </w:t>
      </w:r>
    </w:p>
    <w:p w:rsidRDefault="001F0618" w:rsidP="001F0618" w:rsidR="001F061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25.433,88 kuna (5%+5%)</w:t>
      </w:r>
    </w:p>
    <w:p w:rsidRDefault="001F0618" w:rsidP="001F0618" w:rsidR="001F061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178.037,13 kuna</w:t>
      </w:r>
    </w:p>
    <w:p w:rsidRDefault="001F0618" w:rsidP="001F0618" w:rsidR="001F0618">
      <w:pPr>
        <w:pStyle w:val="Tijeloteksta2"/>
        <w:rPr>
          <w:rFonts w:cs="Times New Roman" w:hAnsi="Times New Roman" w:ascii="Times New Roman"/>
          <w:sz w:val="24"/>
        </w:rPr>
      </w:pPr>
    </w:p>
    <w:p w:rsidRDefault="001F0618" w:rsidP="001F0618" w:rsidR="001F0618">
      <w:pPr>
        <w:jc w:val="both"/>
      </w:pPr>
      <w:r>
        <w:t>Punomoćnica razlučnog vjerovnika je suglasna s prijedlogom stečajnog upravitelja.</w:t>
      </w:r>
    </w:p>
    <w:p w:rsidRDefault="001F0618" w:rsidP="001F0618" w:rsidR="001F0618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1F0618">
        <w:t>04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D3E13"/>
    <w:rsid w:val="000D538B"/>
    <w:rsid w:val="000E0133"/>
    <w:rsid w:val="000E162C"/>
    <w:rsid w:val="00161D27"/>
    <w:rsid w:val="0018718D"/>
    <w:rsid w:val="001B06EB"/>
    <w:rsid w:val="001C6374"/>
    <w:rsid w:val="001E094E"/>
    <w:rsid w:val="001F0618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83B1E"/>
    <w:rsid w:val="008A1E6B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F486D"/>
    <w:rsid w:val="00BC3AB4"/>
    <w:rsid w:val="00BD08B5"/>
    <w:rsid w:val="00BF35B2"/>
    <w:rsid w:val="00C3224F"/>
    <w:rsid w:val="00C5731B"/>
    <w:rsid w:val="00C66A8D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A1499"/>
    <w:rsid w:val="00FD0686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11:03</izvorni_sadrzaj>
    <derivirana_varijabla naziv="DomainObject.StvarniPocetakVrijeme_1">11:03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St-263/2016-190</izvorni_sadrzaj>
    <derivirana_varijabla naziv="DomainObject.Zapisnik.Oznaka_1">St-263/2016-190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St-263/2016-190</izvorni_sadrzaj>
    <derivirana_varijabla naziv="DomainObject.PoslovniBrojDokumenta_1">St-263/2016-190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64F92-BAD7-48A2-A2A8-19CB7B766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1125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2018-03-07T14:02:00Z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2018-03-08T10:25:00Z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St-263/2016-190 / Zapisnik - Ročište za diobu kupovnine (St-263-16 dioba kupovnine - pokretnine - isabela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