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f3691aa" w14:paraId="f3691aa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Klasa:110-07/17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AE224B" w:rsidRPr="00D4750C">
        <w:rPr>
          <w:sz w:val="24"/>
          <w:szCs w:val="24"/>
        </w:rPr>
        <w:t>7</w:t>
      </w:r>
      <w:r w:rsidR="003E7434" w:rsidRPr="00D4750C">
        <w:rPr>
          <w:sz w:val="24"/>
          <w:szCs w:val="24"/>
        </w:rPr>
        <w:t>-</w:t>
      </w:r>
      <w:r w:rsidR="0063031A">
        <w:rPr>
          <w:sz w:val="24"/>
          <w:szCs w:val="24"/>
        </w:rPr>
        <w:t>6104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 xml:space="preserve">Predmet: </w:t>
      </w:r>
      <w:r w:rsidR="00D80FFA" w:rsidRPr="00D4750C">
        <w:rPr>
          <w:sz w:val="24"/>
          <w:szCs w:val="24"/>
        </w:rPr>
        <w:t xml:space="preserve">dužnik </w:t>
      </w:r>
      <w:r w:rsidR="0063031A" w:rsidRPr="0063031A">
        <w:rPr>
          <w:sz w:val="24"/>
          <w:szCs w:val="24"/>
        </w:rPr>
        <w:t>MARIJAN NAMJEŠTAJ j.d.o.o. za proizvodnju i usluge, Bibinje, Lugarevi 54, OIB: 22316490756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63031A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63031A" w:rsidRPr="0063031A">
        <w:rPr>
          <w:sz w:val="24"/>
          <w:szCs w:val="24"/>
        </w:rPr>
        <w:t xml:space="preserve"> MARIJAN NAMJEŠTAJ j.d.o.o. za proizvodnju i usluge, Bibinje, Lugarevi 54, OIB: 22316490756</w:t>
      </w:r>
      <w:r w:rsidR="00430C56" w:rsidRPr="00D4750C">
        <w:rPr>
          <w:sz w:val="24"/>
          <w:szCs w:val="24"/>
        </w:rPr>
        <w:t>, 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63031A">
        <w:rPr>
          <w:sz w:val="24"/>
          <w:szCs w:val="24"/>
        </w:rPr>
        <w:t xml:space="preserve">16. ožujka 2018. </w:t>
      </w:r>
      <w:r w:rsidR="003E7434" w:rsidRPr="00D4750C">
        <w:rPr>
          <w:sz w:val="24"/>
          <w:szCs w:val="24"/>
        </w:rPr>
        <w:t xml:space="preserve"> </w:t>
      </w:r>
      <w:r w:rsidR="00B54478" w:rsidRPr="00D4750C">
        <w:rPr>
          <w:sz w:val="24"/>
          <w:szCs w:val="24"/>
        </w:rPr>
        <w:t xml:space="preserve"> 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5C6A37" w:rsidP="00165679" w:rsidR="005C6A37" w:rsidRPr="005C6A37">
      <w:pPr>
        <w:jc w:val="right"/>
        <w:rPr>
          <w:sz w:val="24"/>
          <w:szCs w:val="24"/>
        </w:rPr>
      </w:pP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  <w:t xml:space="preserve"> </w:t>
      </w:r>
      <w:r w:rsidRPr="005C6A37">
        <w:rPr>
          <w:sz w:val="24"/>
          <w:szCs w:val="24"/>
        </w:rPr>
        <w:tab/>
        <w:t xml:space="preserve">     Sutkinja</w:t>
      </w:r>
    </w:p>
    <w:p w:rsidRDefault="005C6A37" w:rsidP="00165679" w:rsidR="005C6A37" w:rsidRPr="005C6A37">
      <w:pPr>
        <w:jc w:val="right"/>
        <w:rPr>
          <w:sz w:val="24"/>
          <w:szCs w:val="24"/>
        </w:rPr>
      </w:pP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</w:r>
      <w:r w:rsidRPr="005C6A37">
        <w:rPr>
          <w:sz w:val="24"/>
          <w:szCs w:val="24"/>
        </w:rPr>
        <w:tab/>
        <w:t xml:space="preserve">   </w:t>
      </w:r>
      <w:r w:rsidR="00165679">
        <w:rPr>
          <w:sz w:val="24"/>
          <w:szCs w:val="24"/>
        </w:rPr>
        <w:t>Ana Markač</w:t>
      </w:r>
    </w:p>
    <w:p w:rsidRDefault="009D0E7F" w:rsidP="005C6A37" w:rsidR="009D0E7F" w:rsidRPr="00D4750C">
      <w:pPr>
        <w:tabs>
          <w:tab w:pos="9355" w:val="right"/>
        </w:tabs>
        <w:rPr>
          <w:sz w:val="24"/>
          <w:szCs w:val="24"/>
        </w:rPr>
      </w:pPr>
    </w:p>
    <w:sectPr w:rsidSect="00C448BA" w:rsidR="009D0E7F" w:rsidRPr="00D4750C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63031A">
      <w:rPr>
        <w:sz w:val="24"/>
        <w:szCs w:val="24"/>
      </w:rPr>
      <w:t>501/2017-9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01D7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0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1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01D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01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01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0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1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01D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01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01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NAMJEŠTAJ j.d.o.o. za proizvodnju i usluge</izvorni_sadrzaj>
    <derivirana_varijabla naziv="DomainObject.Predmet.ProtustrankaFormated_1">  MARIJAN NAMJEŠTAJ j.d.o.o. za proizvodnju i usluge</derivirana_varijabla>
  </DomainObject.Predmet.ProtustrankaFormated>
  <DomainObject.Predmet.ProtustrankaFormatedOIB>
    <izvorni_sadrzaj>  MARIJAN NAMJEŠTAJ j.d.o.o. za proizvodnju i usluge, OIB 22316490756</izvorni_sadrzaj>
    <derivirana_varijabla naziv="DomainObject.Predmet.ProtustrankaFormatedOIB_1">  MARIJAN NAMJEŠTAJ j.d.o.o. za proizvodnju i usluge, OIB 22316490756</derivirana_varijabla>
  </DomainObject.Predmet.ProtustrankaFormatedOIB>
  <DomainObject.Predmet.ProtustrankaFormatedWithAdress>
    <izvorni_sadrzaj> MARIJAN NAMJEŠTAJ j.d.o.o. za proizvodnju i usluge, Lugarevi 54, 23205 Bibinje</izvorni_sadrzaj>
    <derivirana_varijabla naziv="DomainObject.Predmet.ProtustrankaFormatedWithAdress_1"> MARIJAN NAMJEŠTAJ j.d.o.o. za proizvodnju i usluge, Lugarevi 54, 23205 Bibinje</derivirana_varijabla>
  </DomainObject.Predmet.ProtustrankaFormatedWithAdress>
  <DomainObject.Predmet.ProtustrankaFormatedWithAdressOIB>
    <izvorni_sadrzaj> MARIJAN NAMJEŠTAJ j.d.o.o. za proizvodnju i usluge, OIB 22316490756, Lugarevi 54, 23205 Bibinje</izvorni_sadrzaj>
    <derivirana_varijabla naziv="DomainObject.Predmet.ProtustrankaFormatedWithAdressOIB_1"> MARIJAN NAMJEŠTAJ j.d.o.o. za proizvodnju i usluge, OIB 22316490756, Lugarevi 54, 23205 Bibinje</derivirana_varijabla>
  </DomainObject.Predmet.ProtustrankaFormatedWithAdressOIB>
  <DomainObject.Predmet.ProtustrankaWithAdress>
    <izvorni_sadrzaj>MARIJAN NAMJEŠTAJ j.d.o.o. za proizvodnju i usluge Lugarevi 54, 23205 Bibinje</izvorni_sadrzaj>
    <derivirana_varijabla naziv="DomainObject.Predmet.ProtustrankaWithAdress_1">MARIJAN NAMJEŠTAJ j.d.o.o. za proizvodnju i usluge Lugarevi 54, 23205 Bibinje</derivirana_varijabla>
  </DomainObject.Predmet.ProtustrankaWithAdress>
  <DomainObject.Predmet.ProtustrankaWithAdressOIB>
    <izvorni_sadrzaj>MARIJAN NAMJEŠTAJ j.d.o.o. za proizvodnju i usluge, OIB 22316490756, Lugarevi 54, 23205 Bibinje</izvorni_sadrzaj>
    <derivirana_varijabla naziv="DomainObject.Predmet.ProtustrankaWithAdressOIB_1">MARIJAN NAMJEŠTAJ j.d.o.o. za proizvodnju i usluge, OIB 22316490756, Lugarevi 54, 23205 Bibinje</derivirana_varijabla>
  </DomainObject.Predmet.ProtustrankaWithAdressOIB>
  <DomainObject.Predmet.ProtustrankaNazivFormated>
    <izvorni_sadrzaj>MARIJAN NAMJEŠTAJ j.d.o.o. za proizvodnju i usluge</izvorni_sadrzaj>
    <derivirana_varijabla naziv="DomainObject.Predmet.ProtustrankaNazivFormated_1">MARIJAN NAMJEŠTAJ j.d.o.o. za proizvodnju i usluge</derivirana_varijabla>
  </DomainObject.Predmet.ProtustrankaNazivFormated>
  <DomainObject.Predmet.ProtustrankaNazivFormatedOIB>
    <izvorni_sadrzaj>MARIJAN NAMJEŠTAJ j.d.o.o. za proizvodnju i usluge, OIB 22316490756</izvorni_sadrzaj>
    <derivirana_varijabla naziv="DomainObject.Predmet.ProtustrankaNazivFormatedOIB_1">MARIJAN NAMJEŠTAJ j.d.o.o. za proizvodnju i usluge, OIB 22316490756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MARIJAN NAMJEŠTAJ j.d.o.o. za proizvodnju i usluge</item>
    </izvorni_sadrzaj>
    <derivirana_varijabla naziv="DomainObject.Predmet.ProtuStrankaListFormated_1">
      <item>MARIJAN NAMJEŠTAJ j.d.o.o. za proizvodnju i usluge</item>
    </derivirana_varijabla>
  </DomainObject.Predmet.ProtuStrankaListFormated>
  <DomainObject.Predmet.ProtuStrankaListFormatedOIB>
    <izvorni_sadrzaj>
      <item>MARIJAN NAMJEŠTAJ j.d.o.o. za proizvodnju i usluge, OIB 22316490756</item>
    </izvorni_sadrzaj>
    <derivirana_varijabla naziv="DomainObject.Predmet.ProtuStrankaListFormatedOIB_1">
      <item>MARIJAN NAMJEŠTAJ j.d.o.o. za proizvodnju i usluge, OIB 22316490756</item>
    </derivirana_varijabla>
  </DomainObject.Predmet.ProtuStrankaListFormatedOIB>
  <DomainObject.Predmet.ProtuStrankaListFormatedWithAdress>
    <izvorni_sadrzaj>
      <item>MARIJAN NAMJEŠTAJ j.d.o.o. za proizvodnju i usluge, Lugarevi 54, 23205 Bibinje</item>
    </izvorni_sadrzaj>
    <derivirana_varijabla naziv="DomainObject.Predmet.ProtuStrankaListFormatedWithAdress_1">
      <item>MARIJAN NAMJEŠTAJ j.d.o.o. za proizvodnju i usluge, Lugarevi 54, 23205 Bibinje</item>
    </derivirana_varijabla>
  </DomainObject.Predmet.ProtuStrankaListFormatedWithAdress>
  <DomainObject.Predmet.ProtuStrankaListFormatedWithAdressOIB>
    <izvorni_sadrzaj>
      <item>MARIJAN NAMJEŠTAJ j.d.o.o. za proizvodnju i usluge, OIB 22316490756, Lugarevi 54, 23205 Bibinje</item>
    </izvorni_sadrzaj>
    <derivirana_varijabla naziv="DomainObject.Predmet.ProtuStrankaListFormatedWithAdressOIB_1">
      <item>MARIJAN NAMJEŠTAJ j.d.o.o. za proizvodnju i usluge, OIB 22316490756, Lugarevi 54, 23205 Bibinje</item>
    </derivirana_varijabla>
  </DomainObject.Predmet.ProtuStrankaListFormatedWithAdressOIB>
  <DomainObject.Predmet.ProtuStrankaListNazivFormated>
    <izvorni_sadrzaj>
      <item>MARIJAN NAMJEŠTAJ j.d.o.o. za proizvodnju i usluge</item>
    </izvorni_sadrzaj>
    <derivirana_varijabla naziv="DomainObject.Predmet.ProtuStrankaListNazivFormated_1">
      <item>MARIJAN NAMJEŠTAJ j.d.o.o. za proizvodnju i usluge</item>
    </derivirana_varijabla>
  </DomainObject.Predmet.ProtuStrankaListNazivFormated>
  <DomainObject.Predmet.ProtuStrankaListNazivFormatedOIB>
    <izvorni_sadrzaj>
      <item>MARIJAN NAMJEŠTAJ j.d.o.o. za proizvodnju i usluge, OIB 22316490756</item>
    </izvorni_sadrzaj>
    <derivirana_varijabla naziv="DomainObject.Predmet.ProtuStrankaListNazivFormatedOIB_1">
      <item>MARIJAN NAMJEŠTAJ j.d.o.o. za proizvodnju i usluge, OIB 22316490756</item>
    </derivirana_varijabla>
  </DomainObject.Predmet.ProtuStrankaListNazivFormatedOIB>
  <DomainObject.Predmet.OstaliListFormated>
    <izvorni_sadrzaj>
      <item>Tomislav Lisica</item>
    </izvorni_sadrzaj>
    <derivirana_varijabla naziv="DomainObject.Predmet.OstaliListFormated_1">
      <item>Tomislav Lisica</item>
    </derivirana_varijabla>
  </DomainObject.Predmet.OstaliListFormated>
  <DomainObject.Predmet.OstaliListFormatedOIB>
    <izvorni_sadrzaj>
      <item>Tomislav Lisica, OIB 22232417373</item>
    </izvorni_sadrzaj>
    <derivirana_varijabla naziv="DomainObject.Predmet.OstaliListFormatedOIB_1">
      <item>Tomislav Lisica, OIB 22232417373</item>
    </derivirana_varijabla>
  </DomainObject.Predmet.OstaliListFormatedOIB>
  <DomainObject.Predmet.OstaliListFormatedWithAdress>
    <izvorni_sadrzaj>
      <item>Tomislav Lisica, ULICA BL. ALOJZIJA STEPINCA 28 (ranije: BIBINJE, LUGAREVI, 54), 23205 Bibinje</item>
    </izvorni_sadrzaj>
    <derivirana_varijabla naziv="DomainObject.Predmet.OstaliListFormatedWithAdress_1">
      <item>Tomislav Lisica, ULICA BL. ALOJZIJA STEPINCA 28 (ranije: BIBINJE, LUGAREVI, 54), 23205 Bibinje</item>
    </derivirana_varijabla>
  </DomainObject.Predmet.OstaliListFormatedWithAdress>
  <DomainObject.Predmet.OstaliListFormatedWithAdressOIB>
    <izvorni_sadrzaj>
      <item>Tomislav Lisica, OIB 22232417373, ULICA BL. ALOJZIJA STEPINCA 28 (ranije: BIBINJE, LUGAREVI, 54), 23205 Bibinje</item>
    </izvorni_sadrzaj>
    <derivirana_varijabla naziv="DomainObject.Predmet.OstaliListFormatedWithAdressOIB_1">
      <item>Tomislav Lisica, OIB 22232417373, ULICA BL. ALOJZIJA STEPINCA 28 (ranije: BIBINJE, LUGAREVI, 54), 23205 Bibinje</item>
    </derivirana_varijabla>
  </DomainObject.Predmet.OstaliListFormatedWithAdressOIB>
  <DomainObject.Predmet.OstaliListNazivFormated>
    <izvorni_sadrzaj>
      <item>Tomislav Lisica</item>
    </izvorni_sadrzaj>
    <derivirana_varijabla naziv="DomainObject.Predmet.OstaliListNazivFormated_1">
      <item>Tomislav Lisica</item>
    </derivirana_varijabla>
  </DomainObject.Predmet.OstaliListNazivFormated>
  <DomainObject.Predmet.OstaliListNazivFormatedOIB>
    <izvorni_sadrzaj>
      <item>Tomislav Lisica, OIB 22232417373</item>
    </izvorni_sadrzaj>
    <derivirana_varijabla naziv="DomainObject.Predmet.OstaliListNazivFormatedOIB_1">
      <item>Tomislav Lisica, OIB 22232417373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MARIJAN NAMJEŠTAJ j.d.o.o. za proizvodnju i usluge</izvorni_sadrzaj>
    <derivirana_varijabla naziv="DomainObject.Predmet.ProtustrankaIDrugi_1">MARIJAN NAMJEŠTAJ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MARIJAN NAMJEŠTAJ j.d.o.o. za proizvodnju i usluge, OIB 22316490756, Lugarevi 54, 23205 Bibinje</izvorni_sadrzaj>
    <derivirana_varijabla naziv="DomainObject.Predmet.ProtustrankaIDrugiAdressOIB_1">MARIJAN NAMJEŠTAJ j.d.o.o. za proizvodnju i usluge, OIB 22316490756, Lugarevi 54,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MARIJAN NAMJEŠTAJ j.d.o.o. za proizvodnju i usluge</item>
      <item>Tomislav Lisica</item>
    </izvorni_sadrzaj>
    <derivirana_varijabla naziv="DomainObject.Predmet.SudioniciListNaziv_1">
      <item>FINA</item>
      <item>MARIJAN NAMJEŠTAJ j.d.o.o. za proizvodnju i usluge</item>
      <item>Tomislav Lisica</item>
    </derivirana_varijabla>
  </DomainObject.Predmet.SudioniciListNaziv>
  <DomainObject.Predmet.SudioniciListAdressOIB>
    <izvorni_sadrzaj>
      <item>FINA, OIB 85821130368</item>
      <item>MARIJAN NAMJEŠTAJ j.d.o.o. za proizvodnju i usluge, OIB 22316490756, Lugarevi 54,23205 Bibinje</item>
      <item>Tomislav Lisica, OIB 22232417373, ULICA BL. ALOJZIJA STEPINCA 28 (ranije: BIBINJE, LUGAREVI, 54),23205 Bibinje</item>
    </izvorni_sadrzaj>
    <derivirana_varijabla naziv="DomainObject.Predmet.SudioniciListAdressOIB_1">
      <item>FINA, OIB 85821130368</item>
      <item>MARIJAN NAMJEŠTAJ j.d.o.o. za proizvodnju i usluge, OIB 22316490756, Lugarevi 54,23205 Bibinje</item>
      <item>Tomislav Lisica, OIB 22232417373, ULICA BL. ALOJZIJA STEPINCA 28 (ranije: BIBINJE, LUGAREVI, 54),23205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22316490756</item>
      <item>, OIB 22232417373</item>
    </izvorni_sadrzaj>
    <derivirana_varijabla naziv="DomainObject.Predmet.SudioniciListNazivOIB_1">
      <item>, OIB 85821130368</item>
      <item>, OIB 22316490756</item>
      <item>, OIB 22232417373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604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2018-03-16T11:34:00Z</dcterms:created>
  <dc:creator>Katarina Miletić</dc:creator>
  <cp:lastModifiedBy>Merlina Klišmanić</cp:lastModifiedBy>
  <cp:lastPrinted>2018-03-16T11:35:00Z</cp:lastPrinted>
  <dcterms:modified xmlns:xsi="http://www.w3.org/2001/XMLSchema-instance" xsi:type="dcterms:W3CDTF">2018-03-16T12:26:00Z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(St-501-17 MARIJAN NAMJEŠTAJ.docx)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