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ce65" w14:paraId="2b5ce65" w:rsidRDefault="002D49EC" w:rsidP="003F6C53" w:rsidR="002D49EC" w:rsidRPr="00DE4EDD">
      <w:pPr>
        <w15:collapsed w:val="false"/>
      </w:pPr>
      <w:bookmarkStart w:name="_GoBack" w:id="0"/>
      <w:bookmarkEnd w:id="0"/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</w:t>
      </w:r>
      <w:r w:rsidR="00874B55">
        <w:rPr>
          <w:szCs w:val="24"/>
        </w:rPr>
        <w:t>,</w:t>
      </w:r>
      <w:r w:rsidRPr="00DE4EDD">
        <w:rPr>
          <w:szCs w:val="24"/>
        </w:rPr>
        <w:t xml:space="preserve">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Ani Markač, povodom prijedloga za otvaranje stečajnog postupka nad dužnikom </w:t>
      </w:r>
      <w:r w:rsidR="00874B55">
        <w:rPr>
          <w:lang w:val="en-AU"/>
        </w:rPr>
        <w:t>NORTH WIND j.d.o.o. za izradu jedara i brodskih tendi, Zadar, Nikole Jurišića 49, OIB:34147148386</w:t>
      </w:r>
      <w:r w:rsidRPr="00DE4EDD">
        <w:rPr>
          <w:szCs w:val="24"/>
        </w:rPr>
        <w:t xml:space="preserve">, dana </w:t>
      </w:r>
      <w:r w:rsidR="00AC03FE">
        <w:rPr>
          <w:szCs w:val="24"/>
        </w:rPr>
        <w:t>25</w:t>
      </w:r>
      <w:r w:rsidR="005A7FDB" w:rsidRPr="00DE4EDD">
        <w:rPr>
          <w:szCs w:val="24"/>
        </w:rPr>
        <w:t xml:space="preserve">. </w:t>
      </w:r>
      <w:r w:rsidR="00AC03FE">
        <w:rPr>
          <w:szCs w:val="24"/>
        </w:rPr>
        <w:t>kolovoza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5A7FDB" w:rsidRPr="00DE4EDD">
        <w:t xml:space="preserve"> </w:t>
      </w:r>
      <w:r w:rsidRPr="00DE4EDD">
        <w:t xml:space="preserve"> </w:t>
      </w:r>
      <w:r w:rsidR="00874B55">
        <w:rPr>
          <w:lang w:val="en-AU"/>
        </w:rPr>
        <w:t>NORTH WIND j.d.o.o. za izradu jedara i brodskih tendi, Zadar, Nikole Jurišića 49, OIB:34147148386</w:t>
      </w:r>
      <w:r w:rsidR="009B73AC">
        <w:t>.</w:t>
      </w:r>
    </w:p>
    <w:p w:rsidRDefault="009B73AC" w:rsidP="009B73AC" w:rsidR="009B73AC" w:rsidRPr="00DE4EDD">
      <w:pPr>
        <w:jc w:val="both"/>
      </w:pPr>
    </w:p>
    <w:p w:rsidRDefault="00AC03FE" w:rsidP="00AC03FE" w:rsidR="00AC03FE" w:rsidRPr="0050072D">
      <w:pPr>
        <w:ind w:firstLine="708"/>
        <w:jc w:val="both"/>
      </w:pPr>
      <w:r>
        <w:t xml:space="preserve">II. </w:t>
      </w:r>
      <w:r>
        <w:tab/>
        <w:t>Spajaju se ročište</w:t>
      </w:r>
      <w:r w:rsidRPr="0050072D">
        <w:t xml:space="preserve"> radi očitovanja o prijedlogu za otvaranje stečajnog postupka nad dužnikom i ročište radi rasprave o pretpostavkama za otvaranje stečajnog postupka nad dužnikom u jedno ročište koje se zakazuje za dan </w:t>
      </w:r>
      <w:r>
        <w:rPr>
          <w:b/>
        </w:rPr>
        <w:t xml:space="preserve">27. rujna </w:t>
      </w:r>
      <w:r w:rsidRPr="00485F9D">
        <w:rPr>
          <w:b/>
        </w:rPr>
        <w:t xml:space="preserve">2017. u </w:t>
      </w:r>
      <w:r>
        <w:rPr>
          <w:b/>
        </w:rPr>
        <w:t>8,40</w:t>
      </w:r>
      <w:r w:rsidRPr="0050072D">
        <w:t xml:space="preserve"> </w:t>
      </w:r>
      <w:r w:rsidRPr="00485F9D">
        <w:rPr>
          <w:b/>
          <w:bCs/>
        </w:rPr>
        <w:t>sati</w:t>
      </w:r>
      <w:r>
        <w:t xml:space="preserve"> kod ovog s</w:t>
      </w:r>
      <w:r w:rsidRPr="0050072D">
        <w:t>uda, Ulica Franje Tuđmana br. 35, sudnica br, 14/I.</w:t>
      </w:r>
    </w:p>
    <w:p w:rsidRDefault="00AC03FE" w:rsidP="00AC03FE" w:rsidR="00AC03FE">
      <w:pPr>
        <w:jc w:val="both"/>
      </w:pPr>
    </w:p>
    <w:p w:rsidRDefault="00AC03FE" w:rsidP="00AC03FE" w:rsidR="00AC03FE" w:rsidRPr="0050072D">
      <w:pPr>
        <w:ind w:firstLine="708"/>
        <w:jc w:val="both"/>
      </w:pPr>
      <w:r w:rsidRPr="0050072D">
        <w:t>III.</w:t>
      </w:r>
      <w:r w:rsidRPr="0050072D">
        <w:tab/>
        <w:t>Na ročište se poziva</w:t>
      </w:r>
      <w:r>
        <w:t xml:space="preserve"> osoba</w:t>
      </w:r>
      <w:r w:rsidRPr="0050072D">
        <w:t xml:space="preserve"> ovlašten</w:t>
      </w:r>
      <w:r>
        <w:t>a</w:t>
      </w:r>
      <w:r w:rsidRPr="0050072D">
        <w:t xml:space="preserve"> za zastupanje dužnika po zakonu, podnositelj</w:t>
      </w:r>
      <w:r>
        <w:t>i</w:t>
      </w:r>
      <w:r w:rsidRPr="0050072D">
        <w:t xml:space="preserve"> prijedloga, te pravna osoba koja obavlja poslove platnog prometa za dužnika. </w:t>
      </w:r>
    </w:p>
    <w:p w:rsidRDefault="00AC03FE" w:rsidP="000F4F20" w:rsidR="00AC03FE">
      <w:pPr>
        <w:jc w:val="both"/>
      </w:pPr>
    </w:p>
    <w:p w:rsidRDefault="00AC03FE" w:rsidP="00AC03FE" w:rsidR="000F4F20" w:rsidRPr="00B743D5">
      <w:pPr>
        <w:ind w:firstLine="708"/>
        <w:jc w:val="both"/>
      </w:pPr>
      <w:r>
        <w:t>I</w:t>
      </w:r>
      <w:r w:rsidR="000F4F20" w:rsidRPr="00B743D5">
        <w:t>V.</w:t>
      </w:r>
      <w:r w:rsidR="000F4F20" w:rsidRPr="00B743D5">
        <w:tab/>
        <w:t xml:space="preserve">Upozorava se osoba ovlaštena za zastupanje dužnika po zakonu </w:t>
      </w:r>
      <w:r w:rsidR="00874B55">
        <w:t>Jasnica Katić</w:t>
      </w:r>
      <w:r w:rsidR="000F4F20" w:rsidRPr="00B743D5">
        <w:t xml:space="preserve"> iz </w:t>
      </w:r>
      <w:r w:rsidR="00874B55">
        <w:t>Zagreba</w:t>
      </w:r>
      <w:r w:rsidR="000F4F20" w:rsidRPr="00B743D5">
        <w:t xml:space="preserve">, da u slučaju  neodazivanja istoga ovom pozivu, </w:t>
      </w:r>
      <w:r w:rsidR="00874B55">
        <w:t>s</w:t>
      </w:r>
      <w:r w:rsidR="000F4F20" w:rsidRPr="00B743D5">
        <w:t xml:space="preserve">ud će temeljem čl. 180. u svezi čl. 178. Stečajnog zakona odrediti njegovo prisilno dovođenje. </w:t>
      </w:r>
    </w:p>
    <w:p w:rsidRDefault="000F4F20" w:rsidP="000F4F20" w:rsidR="000F4F20" w:rsidRPr="005A072F">
      <w:pPr>
        <w:jc w:val="both"/>
      </w:pP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 xml:space="preserve">ovom </w:t>
      </w:r>
      <w:r w:rsidR="00874B55">
        <w:t>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874B55">
        <w:rPr>
          <w:lang w:val="en-AU"/>
        </w:rPr>
        <w:t xml:space="preserve">NORTH WIND j.d.o.o. za izradu jedara i brodskih tendi, Zadar, </w:t>
      </w:r>
      <w:r w:rsidR="000B79D0" w:rsidRPr="000B79D0">
        <w:rPr>
          <w:lang w:val="en-AU"/>
        </w:rPr>
        <w:t xml:space="preserve"> </w:t>
      </w:r>
      <w:r w:rsidR="00ED6162" w:rsidRPr="00DE4EDD">
        <w:t>navodeći da</w:t>
      </w:r>
      <w:r w:rsidR="005F65CA" w:rsidRPr="00DE4EDD">
        <w:t xml:space="preserve"> dužnik na dan </w:t>
      </w:r>
      <w:r w:rsidR="00AC03FE">
        <w:t>12</w:t>
      </w:r>
      <w:r w:rsidR="00245588" w:rsidRPr="00DE4EDD">
        <w:t xml:space="preserve">. </w:t>
      </w:r>
      <w:r w:rsidR="000F4F20">
        <w:t>lipnja</w:t>
      </w:r>
      <w:r w:rsidR="00460108">
        <w:t xml:space="preserve"> </w:t>
      </w:r>
      <w:r w:rsidR="00245588" w:rsidRPr="00DE4EDD">
        <w:t>201</w:t>
      </w:r>
      <w:r w:rsidR="000F4F20">
        <w:t>7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874B55">
        <w:t>16</w:t>
      </w:r>
      <w:r w:rsidR="000B79D0">
        <w:t>.</w:t>
      </w:r>
      <w:r w:rsidR="00874B55">
        <w:t>723</w:t>
      </w:r>
      <w:r w:rsidR="000F4F20">
        <w:t>,</w:t>
      </w:r>
      <w:r w:rsidR="00874B55">
        <w:t>92</w:t>
      </w:r>
      <w:r w:rsidR="00730BF7" w:rsidRPr="00DE4EDD">
        <w:t xml:space="preserve"> </w:t>
      </w:r>
      <w:r w:rsidR="00245588" w:rsidRPr="00DE4EDD">
        <w:t>kun</w:t>
      </w:r>
      <w:r w:rsidR="00874B55">
        <w:t>a</w:t>
      </w:r>
      <w:r w:rsidR="004B71CF" w:rsidRPr="00DE4EDD">
        <w:t xml:space="preserve">, te da </w:t>
      </w:r>
      <w:r w:rsidR="00730D12" w:rsidRPr="00DE4EDD">
        <w:t xml:space="preserve">ima </w:t>
      </w:r>
      <w:r w:rsidR="00C90E94">
        <w:t>jednog zaposlenog</w:t>
      </w:r>
      <w:r w:rsidR="00245588" w:rsidRPr="00DE4EDD">
        <w:t xml:space="preserve">. </w:t>
      </w:r>
    </w:p>
    <w:p w:rsidRDefault="00ED6162" w:rsidP="00AC03FE" w:rsidR="005A3991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242F45" w:rsidP="00874B55" w:rsidR="00B0143C" w:rsidRPr="00DE4EDD">
      <w:pPr>
        <w:jc w:val="center"/>
      </w:pPr>
      <w:r>
        <w:t xml:space="preserve">U Zadru </w:t>
      </w:r>
      <w:r w:rsidR="00AC03FE">
        <w:t>25</w:t>
      </w:r>
      <w:r w:rsidR="005A7FDB" w:rsidRPr="00DE4EDD">
        <w:t xml:space="preserve">. </w:t>
      </w:r>
      <w:r w:rsidR="00AC03FE">
        <w:t>kolovoza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5A7FDB" w:rsidP="005C0456" w:rsidR="00794DBD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</w:t>
      </w:r>
      <w:r w:rsidR="00B0143C" w:rsidRPr="00DE4EDD">
        <w:t>S</w:t>
      </w:r>
      <w:r w:rsidR="00360AB6" w:rsidRPr="00DE4EDD">
        <w:t>utkinja</w:t>
      </w:r>
    </w:p>
    <w:p w:rsidRDefault="007133CD" w:rsidP="005C0456" w:rsidR="00004F3B" w:rsidRPr="00DE4EDD">
      <w:pPr>
        <w:jc w:val="right"/>
      </w:pPr>
      <w:r w:rsidRPr="00DE4EDD">
        <w:tab/>
      </w:r>
      <w:r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5A7FDB" w:rsidRPr="00DE4EDD">
        <w:t xml:space="preserve">                 </w:t>
      </w:r>
      <w:r w:rsidR="00B0143C" w:rsidRPr="00DE4EDD">
        <w:t>Ana Markač</w:t>
      </w:r>
    </w:p>
    <w:p w:rsidRDefault="00F72F6B" w:rsidP="00721F79" w:rsidR="00F72F6B" w:rsidRPr="00DE4EDD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5C0456" w:rsidP="005A7FDB" w:rsidR="005C0456"/>
    <w:p w:rsidRDefault="00AC03FE" w:rsidP="005A7FDB" w:rsidR="00AC03FE" w:rsidRPr="00DE4EDD"/>
    <w:p w:rsidRDefault="0020610B" w:rsidP="0020610B" w:rsidR="0020610B" w:rsidRPr="00DE4EDD">
      <w:pPr>
        <w:ind w:firstLine="360"/>
      </w:pPr>
      <w:r w:rsidRPr="00DE4EDD">
        <w:lastRenderedPageBreak/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874B55">
        <w:rPr>
          <w:lang w:val="en-AU"/>
        </w:rPr>
        <w:t>NORTH WIND j.d.o.o. za izradu jedara i brodskih tendi, Zadar</w:t>
      </w:r>
    </w:p>
    <w:p w:rsidRDefault="00874B55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lang w:val="en-AU"/>
        </w:rPr>
        <w:t>Jasnica Katić</w:t>
      </w:r>
      <w:r w:rsidR="000B79D0" w:rsidRPr="000B79D0">
        <w:rPr>
          <w:szCs w:val="24"/>
        </w:rPr>
        <w:t xml:space="preserve">, </w:t>
      </w:r>
      <w:r>
        <w:rPr>
          <w:szCs w:val="24"/>
          <w:lang w:val="en-AU"/>
        </w:rPr>
        <w:t>Zagreb, Šenova 3</w:t>
      </w:r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20610B" w:rsidRPr="00DE4EDD">
        <w:t>oglasna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F2FC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C90E94">
      <w:t xml:space="preserve"> broj: 2 St-</w:t>
    </w:r>
    <w:r w:rsidR="00874B55">
      <w:t>301</w:t>
    </w:r>
    <w:r w:rsidR="000F4F20">
      <w:t>/17</w:t>
    </w:r>
    <w:r w:rsidR="00874B55">
      <w:t>-</w:t>
    </w:r>
    <w:r w:rsidR="00AC03FE">
      <w:t>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874B55">
      <w:t>301</w:t>
    </w:r>
    <w:r w:rsidR="000F4F20">
      <w:t>/17</w:t>
    </w:r>
    <w:r w:rsidR="0026239C">
      <w:t>-</w:t>
    </w:r>
    <w:r w:rsidR="00AC03F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66135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3417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4B55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03FE"/>
    <w:rsid w:val="00AC1970"/>
    <w:rsid w:val="00AC6E02"/>
    <w:rsid w:val="00AE18F3"/>
    <w:rsid w:val="00AE1CD0"/>
    <w:rsid w:val="00AE70E5"/>
    <w:rsid w:val="00AF1BE6"/>
    <w:rsid w:val="00AF2FCE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6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1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6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1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NORTH WIND j.d.o.o. za izradu jedara i brodskih tendi</izvorni_sadrzaj>
    <derivirana_varijabla naziv="DomainObject.Predmet.ProtustrankaFormated_1">  NORTH WIND j.d.o.o. za izradu jedara i brodskih tendi</derivirana_varijabla>
  </DomainObject.Predmet.ProtustrankaFormated>
  <DomainObject.Predmet.ProtustrankaFormatedOIB>
    <izvorni_sadrzaj>  NORTH WIND j.d.o.o. za izradu jedara i brodskih tendi, OIB 34147148386</izvorni_sadrzaj>
    <derivirana_varijabla naziv="DomainObject.Predmet.ProtustrankaFormatedOIB_1">  NORTH WIND j.d.o.o. za izradu jedara i brodskih tendi, OIB 34147148386</derivirana_varijabla>
  </DomainObject.Predmet.ProtustrankaFormatedOIB>
  <DomainObject.Predmet.ProtustrankaFormatedWithAdress>
    <izvorni_sadrzaj> NORTH WIND j.d.o.o. za izradu jedara i brodskih tendi, Nikole Jurišića 49, 23000 Zadar</izvorni_sadrzaj>
    <derivirana_varijabla naziv="DomainObject.Predmet.ProtustrankaFormatedWithAdress_1"> NORTH WIND j.d.o.o. za izradu jedara i brodskih tendi, Nikole Jurišića 49, 23000 Zadar</derivirana_varijabla>
  </DomainObject.Predmet.ProtustrankaFormatedWithAdress>
  <DomainObject.Predmet.ProtustrankaFormatedWithAdressOIB>
    <izvorni_sadrzaj> NORTH WIND j.d.o.o. za izradu jedara i brodskih tendi, OIB 34147148386, Nikole Jurišića 49, 23000 Zadar</izvorni_sadrzaj>
    <derivirana_varijabla naziv="DomainObject.Predmet.ProtustrankaFormatedWithAdressOIB_1"> NORTH WIND j.d.o.o. za izradu jedara i brodskih tendi, OIB 34147148386, Nikole Jurišića 49, 23000 Zadar</derivirana_varijabla>
  </DomainObject.Predmet.ProtustrankaFormatedWithAdressOIB>
  <DomainObject.Predmet.ProtustrankaWithAdress>
    <izvorni_sadrzaj>NORTH WIND j.d.o.o. za izradu jedara i brodskih tendi Nikole Jurišića 49, 23000 Zadar</izvorni_sadrzaj>
    <derivirana_varijabla naziv="DomainObject.Predmet.ProtustrankaWithAdress_1">NORTH WIND j.d.o.o. za izradu jedara i brodskih tendi Nikole Jurišića 49, 23000 Zadar</derivirana_varijabla>
  </DomainObject.Predmet.ProtustrankaWithAdress>
  <DomainObject.Predmet.ProtustrankaWithAdressOIB>
    <izvorni_sadrzaj>NORTH WIND j.d.o.o. za izradu jedara i brodskih tendi, OIB 34147148386, Nikole Jurišića 49, 23000 Zadar</izvorni_sadrzaj>
    <derivirana_varijabla naziv="DomainObject.Predmet.ProtustrankaWithAdressOIB_1">NORTH WIND j.d.o.o. za izradu jedara i brodskih tendi, OIB 34147148386, Nikole Jurišića 49, 23000 Zadar</derivirana_varijabla>
  </DomainObject.Predmet.ProtustrankaWithAdressOIB>
  <DomainObject.Predmet.ProtustrankaNazivFormated>
    <izvorni_sadrzaj>NORTH WIND j.d.o.o. za izradu jedara i brodskih tendi</izvorni_sadrzaj>
    <derivirana_varijabla naziv="DomainObject.Predmet.ProtustrankaNazivFormated_1">NORTH WIND j.d.o.o. za izradu jedara i brodskih tendi</derivirana_varijabla>
  </DomainObject.Predmet.ProtustrankaNazivFormated>
  <DomainObject.Predmet.ProtustrankaNazivFormatedOIB>
    <izvorni_sadrzaj>NORTH WIND j.d.o.o. za izradu jedara i brodskih tendi, OIB 34147148386</izvorni_sadrzaj>
    <derivirana_varijabla naziv="DomainObject.Predmet.ProtustrankaNazivFormatedOIB_1">NORTH WIND j.d.o.o. za izradu jedara i brodskih tendi, OIB 34147148386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NORTH WIND j.d.o.o. za izradu jedara i brodskih tendi</item>
    </izvorni_sadrzaj>
    <derivirana_varijabla naziv="DomainObject.Predmet.ProtuStrankaListFormated_1">
      <item>NORTH WIND j.d.o.o. za izradu jedara i brodskih tendi</item>
    </derivirana_varijabla>
  </DomainObject.Predmet.ProtuStrankaListFormated>
  <DomainObject.Predmet.ProtuStrankaListFormatedOIB>
    <izvorni_sadrzaj>
      <item>NORTH WIND j.d.o.o. za izradu jedara i brodskih tendi, OIB 34147148386</item>
    </izvorni_sadrzaj>
    <derivirana_varijabla naziv="DomainObject.Predmet.ProtuStrankaListFormatedOIB_1">
      <item>NORTH WIND j.d.o.o. za izradu jedara i brodskih tendi, OIB 34147148386</item>
    </derivirana_varijabla>
  </DomainObject.Predmet.ProtuStrankaListFormatedOIB>
  <DomainObject.Predmet.ProtuStrankaListFormatedWithAdress>
    <izvorni_sadrzaj>
      <item>NORTH WIND j.d.o.o. za izradu jedara i brodskih tendi, Nikole Jurišića 49, 23000 Zadar</item>
    </izvorni_sadrzaj>
    <derivirana_varijabla naziv="DomainObject.Predmet.ProtuStrankaListFormatedWithAdress_1">
      <item>NORTH WIND j.d.o.o. za izradu jedara i brodskih tendi, Nikole Jurišića 49, 23000 Zadar</item>
    </derivirana_varijabla>
  </DomainObject.Predmet.ProtuStrankaListFormatedWithAdress>
  <DomainObject.Predmet.ProtuStrankaListFormatedWithAdressOIB>
    <izvorni_sadrzaj>
      <item>NORTH WIND j.d.o.o. za izradu jedara i brodskih tendi, OIB 34147148386, Nikole Jurišića 49, 23000 Zadar</item>
    </izvorni_sadrzaj>
    <derivirana_varijabla naziv="DomainObject.Predmet.ProtuStrankaListFormatedWithAdressOIB_1">
      <item>NORTH WIND j.d.o.o. za izradu jedara i brodskih tendi, OIB 34147148386, Nikole Jurišića 49, 23000 Zadar</item>
    </derivirana_varijabla>
  </DomainObject.Predmet.ProtuStrankaListFormatedWithAdressOIB>
  <DomainObject.Predmet.ProtuStrankaListNazivFormated>
    <izvorni_sadrzaj>
      <item>NORTH WIND j.d.o.o. za izradu jedara i brodskih tendi</item>
    </izvorni_sadrzaj>
    <derivirana_varijabla naziv="DomainObject.Predmet.ProtuStrankaListNazivFormated_1">
      <item>NORTH WIND j.d.o.o. za izradu jedara i brodskih tendi</item>
    </derivirana_varijabla>
  </DomainObject.Predmet.ProtuStrankaListNazivFormated>
  <DomainObject.Predmet.ProtuStrankaListNazivFormatedOIB>
    <izvorni_sadrzaj>
      <item>NORTH WIND j.d.o.o. za izradu jedara i brodskih tendi, OIB 34147148386</item>
    </izvorni_sadrzaj>
    <derivirana_varijabla naziv="DomainObject.Predmet.ProtuStrankaListNazivFormatedOIB_1">
      <item>NORTH WIND j.d.o.o. za izradu jedara i brodskih tendi, OIB 34147148386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NORTH WIND j.d.o.o. za izradu jedara i brodskih tendi</izvorni_sadrzaj>
    <derivirana_varijabla naziv="DomainObject.Predmet.ProtustrankaIDrugi_1">NORTH WIND j.d.o.o. za izradu jedara i brodskih tendi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NORTH WIND j.d.o.o. za izradu jedara i brodskih tendi, OIB 34147148386, Nikole Jurišića 49, 23000 Zadar</izvorni_sadrzaj>
    <derivirana_varijabla naziv="DomainObject.Predmet.ProtustrankaIDrugiAdressOIB_1">NORTH WIND j.d.o.o. za izradu jedara i brodskih tendi, OIB 34147148386, Nikole Jurišića 49,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NORTH WIND j.d.o.o. za izradu jedara i brodskih tendi</item>
    </izvorni_sadrzaj>
    <derivirana_varijabla naziv="DomainObject.Predmet.SudioniciListNaziv_1">
      <item>FINA</item>
      <item>NORTH WIND j.d.o.o. za izradu jedara i brodskih tendi</item>
    </derivirana_varijabla>
  </DomainObject.Predmet.SudioniciListNaziv>
  <DomainObject.Predmet.SudioniciListAdressOIB>
    <izvorni_sadrzaj>
      <item>FINA, OIB 85821130368</item>
      <item>NORTH WIND j.d.o.o. za izradu jedara i brodskih tendi, OIB 34147148386, Nikole Jurišića 49,23000 Zadar</item>
    </izvorni_sadrzaj>
    <derivirana_varijabla naziv="DomainObject.Predmet.SudioniciListAdressOIB_1">
      <item>FINA, OIB 85821130368</item>
      <item>NORTH WIND j.d.o.o. za izradu jedara i brodskih tendi, OIB 34147148386, Nikole Jurišića 49,23000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34147148386</item>
    </izvorni_sadrzaj>
    <derivirana_varijabla naziv="DomainObject.Predmet.SudioniciListNazivOIB_1">
      <item>, OIB 85821130368</item>
      <item>, OIB 34147148386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A1E8B-AE03-40A6-8155-A6373161F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1909</properties:Characters>
  <properties:Lines>64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2017-06-16T06:56:00Z</dcterms:created>
  <dc:creator>Administrator</dc:creator>
  <cp:lastModifiedBy>Marijana Žuža</cp:lastModifiedBy>
  <cp:lastPrinted>2017-08-25T06:44:00Z</cp:lastPrinted>
  <dcterms:modified xmlns:xsi="http://www.w3.org/2001/XMLSchema-instance" xsi:type="dcterms:W3CDTF">2017-08-28T12:04:00Z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