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97b8" w14:paraId="83997b8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6601D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601D9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6601D9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6601D9" w:rsidRPr="006601D9">
        <w:rPr>
          <w:rFonts w:cs="Times New Roman" w:hAnsi="Times New Roman" w:ascii="Times New Roman"/>
          <w:sz w:val="24"/>
          <w:szCs w:val="24"/>
        </w:rPr>
        <w:t>FRESH FOOD TRADE d.o.o., Šibenik, Zadarska 3 B, OIB: 51077593499</w:t>
      </w:r>
      <w:r w:rsidR="006534AF" w:rsidRPr="006601D9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6601D9" w:rsidRPr="006601D9">
        <w:rPr>
          <w:rFonts w:cs="Times New Roman" w:eastAsia="Times New Roman" w:hAnsi="Times New Roman" w:ascii="Times New Roman"/>
          <w:sz w:val="24"/>
          <w:szCs w:val="24"/>
        </w:rPr>
        <w:t>1</w:t>
      </w:r>
      <w:r w:rsidR="006534AF" w:rsidRPr="006601D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601D9" w:rsidRPr="006601D9">
        <w:rPr>
          <w:rFonts w:cs="Times New Roman" w:eastAsia="Times New Roman" w:hAnsi="Times New Roman" w:ascii="Times New Roman"/>
          <w:sz w:val="24"/>
          <w:szCs w:val="24"/>
        </w:rPr>
        <w:t>lipnja</w:t>
      </w:r>
      <w:r w:rsidR="006534AF" w:rsidRPr="006601D9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6601D9" w:rsidRPr="006601D9">
        <w:rPr>
          <w:rFonts w:cs="Times New Roman" w:eastAsia="Times New Roman" w:hAnsi="Times New Roman" w:ascii="Times New Roman"/>
          <w:sz w:val="24"/>
          <w:szCs w:val="24"/>
        </w:rPr>
        <w:t>26</w:t>
      </w:r>
      <w:r w:rsidR="006534AF" w:rsidRPr="006601D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601D9" w:rsidRPr="006601D9">
        <w:rPr>
          <w:rFonts w:cs="Times New Roman" w:eastAsia="Times New Roman" w:hAnsi="Times New Roman" w:ascii="Times New Roman"/>
          <w:sz w:val="24"/>
          <w:szCs w:val="24"/>
        </w:rPr>
        <w:t>lipnja</w:t>
      </w:r>
      <w:r w:rsidR="006534AF" w:rsidRPr="006601D9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6601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6601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601D9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6601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6601D9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601D9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6601D9" w:rsidRPr="006601D9">
        <w:rPr>
          <w:rFonts w:cs="Times New Roman" w:hAnsi="Times New Roman" w:ascii="Times New Roman"/>
          <w:sz w:val="24"/>
          <w:szCs w:val="24"/>
        </w:rPr>
        <w:t>FRESH FOOD TRADE d.o.o., Šibenik, Zadarska 3 B, OIB: 51077593499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6601D9" w:rsidRPr="006601D9">
        <w:rPr>
          <w:rFonts w:cs="Times New Roman" w:eastAsia="Times New Roman" w:hAnsi="Times New Roman" w:ascii="Times New Roman"/>
          <w:sz w:val="24"/>
          <w:szCs w:val="24"/>
        </w:rPr>
        <w:t>9.187,84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6601D9" w:rsidRPr="006601D9">
        <w:rPr>
          <w:rFonts w:cs="Times New Roman" w:hAnsi="Times New Roman" w:ascii="Times New Roman"/>
          <w:color w:themeColor="text1" w:val="000000"/>
          <w:sz w:val="24"/>
          <w:szCs w:val="24"/>
        </w:rPr>
        <w:t>Radovan Ižold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6601D9">
        <w:rPr>
          <w:rFonts w:cs="Times New Roman" w:eastAsia="Times New Roman" w:hAnsi="Times New Roman" w:ascii="Times New Roman"/>
          <w:sz w:val="24"/>
          <w:szCs w:val="24"/>
        </w:rPr>
        <w:t>26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601D9">
        <w:rPr>
          <w:rFonts w:cs="Times New Roman" w:eastAsia="Times New Roman" w:hAnsi="Times New Roman" w:ascii="Times New Roman"/>
          <w:sz w:val="24"/>
          <w:szCs w:val="24"/>
        </w:rPr>
        <w:t>lipnja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6601D9">
      <w:rPr>
        <w:rFonts w:cs="Times New Roman" w:hAnsi="Times New Roman" w:ascii="Times New Roman"/>
        <w:bCs/>
        <w:sz w:val="24"/>
      </w:rPr>
      <w:t>186</w:t>
    </w:r>
    <w:r w:rsidRPr="00E00B1C">
      <w:rPr>
        <w:rFonts w:cs="Times New Roman" w:hAnsi="Times New Roman" w:ascii="Times New Roman"/>
        <w:bCs/>
        <w:sz w:val="24"/>
      </w:rPr>
      <w:t>/2018-</w:t>
    </w:r>
    <w:r w:rsidR="00B30061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1A3508"/>
    <w:rsid w:val="001A794E"/>
    <w:rsid w:val="003810D6"/>
    <w:rsid w:val="005868B4"/>
    <w:rsid w:val="006534AF"/>
    <w:rsid w:val="006601D9"/>
    <w:rsid w:val="006E749A"/>
    <w:rsid w:val="00945AC5"/>
    <w:rsid w:val="00B30061"/>
    <w:rsid w:val="00DB052E"/>
    <w:rsid w:val="00DB6C74"/>
    <w:rsid w:val="00DE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94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A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5A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5A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5A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94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A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5A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5A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5A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FRESH FOOD TRADE d.o.o. za trgovinu, ugostiteljstvo i turizam</izvorni_sadrzaj>
    <derivirana_varijabla naziv="DomainObject.Predmet.ProtustrankaFormated_1">  FRESH FOOD TRADE d.o.o. za trgovinu, ugostiteljstvo i turizam</derivirana_varijabla>
  </DomainObject.Predmet.ProtustrankaFormated>
  <DomainObject.Predmet.ProtustrankaFormatedOIB>
    <izvorni_sadrzaj>  FRESH FOOD TRADE d.o.o. za trgovinu, ugostiteljstvo i turizam, OIB 51077593499</izvorni_sadrzaj>
    <derivirana_varijabla naziv="DomainObject.Predmet.ProtustrankaFormatedOIB_1">  FRESH FOOD TRADE d.o.o. za trgovinu, ugostiteljstvo i turizam, OIB 51077593499</derivirana_varijabla>
  </DomainObject.Predmet.ProtustrankaFormatedOIB>
  <DomainObject.Predmet.ProtustrankaFormatedWithAdress>
    <izvorni_sadrzaj> FRESH FOOD TRADE d.o.o. za trgovinu, ugostiteljstvo i turizam, Zadarska 3 B , 22000 Šibenik</izvorni_sadrzaj>
    <derivirana_varijabla naziv="DomainObject.Predmet.ProtustrankaFormatedWithAdress_1"> FRESH FOOD TRADE d.o.o. za trgovinu, ugostiteljstvo i turizam, Zadarska 3 B , 22000 Šibenik</derivirana_varijabla>
  </DomainObject.Predmet.ProtustrankaFormatedWithAdress>
  <DomainObject.Predmet.ProtustrankaFormatedWithAdressOIB>
    <izvorni_sadrzaj> FRESH FOOD TRADE d.o.o. za trgovinu, ugostiteljstvo i turizam, OIB 51077593499, Zadarska 3 B , 22000 Šibenik</izvorni_sadrzaj>
    <derivirana_varijabla naziv="DomainObject.Predmet.ProtustrankaFormatedWithAdressOIB_1"> FRESH FOOD TRADE d.o.o. za trgovinu, ugostiteljstvo i turizam, OIB 51077593499, Zadarska 3 B , 22000 Šibenik</derivirana_varijabla>
  </DomainObject.Predmet.ProtustrankaFormatedWithAdressOIB>
  <DomainObject.Predmet.ProtustrankaWithAdress>
    <izvorni_sadrzaj>FRESH FOOD TRADE d.o.o. za trgovinu, ugostiteljstvo i turizam Zadarska 3 B , 22000 Šibenik</izvorni_sadrzaj>
    <derivirana_varijabla naziv="DomainObject.Predmet.ProtustrankaWithAdress_1">FRESH FOOD TRADE d.o.o. za trgovinu, ugostiteljstvo i turizam Zadarska 3 B , 22000 Šibenik</derivirana_varijabla>
  </DomainObject.Predmet.ProtustrankaWithAdress>
  <DomainObject.Predmet.ProtustrankaWithAdressOIB>
    <izvorni_sadrzaj>FRESH FOOD TRADE d.o.o. za trgovinu, ugostiteljstvo i turizam, OIB 51077593499, Zadarska 3 B , 22000 Šibenik</izvorni_sadrzaj>
    <derivirana_varijabla naziv="DomainObject.Predmet.ProtustrankaWithAdressOIB_1">FRESH FOOD TRADE d.o.o. za trgovinu, ugostiteljstvo i turizam, OIB 51077593499, Zadarska 3 B , 22000 Šibenik</derivirana_varijabla>
  </DomainObject.Predmet.ProtustrankaWithAdressOIB>
  <DomainObject.Predmet.ProtustrankaNazivFormated>
    <izvorni_sadrzaj>FRESH FOOD TRADE d.o.o. za trgovinu, ugostiteljstvo i turizam</izvorni_sadrzaj>
    <derivirana_varijabla naziv="DomainObject.Predmet.ProtustrankaNazivFormated_1">FRESH FOOD TRADE d.o.o. za trgovinu, ugostiteljstvo i turizam</derivirana_varijabla>
  </DomainObject.Predmet.ProtustrankaNazivFormated>
  <DomainObject.Predmet.ProtustrankaNazivFormatedOIB>
    <izvorni_sadrzaj>FRESH FOOD TRADE d.o.o. za trgovinu, ugostiteljstvo i turizam, OIB 51077593499</izvorni_sadrzaj>
    <derivirana_varijabla naziv="DomainObject.Predmet.ProtustrankaNazivFormatedOIB_1">FRESH FOOD TRADE d.o.o. za trgovinu, ugostiteljstvo i turizam, OIB 51077593499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FRESH FOOD TRADE d.o.o. za trgovinu, ugostiteljstvo i turizam</item>
    </izvorni_sadrzaj>
    <derivirana_varijabla naziv="DomainObject.Predmet.ProtuStrankaListFormated_1">
      <item>FRESH FOOD TRADE d.o.o. za trgovinu, ugostiteljstvo i turizam</item>
    </derivirana_varijabla>
  </DomainObject.Predmet.ProtuStrankaListFormated>
  <DomainObject.Predmet.ProtuStrankaListFormatedOIB>
    <izvorni_sadrzaj>
      <item>FRESH FOOD TRADE d.o.o. za trgovinu, ugostiteljstvo i turizam, OIB 51077593499</item>
    </izvorni_sadrzaj>
    <derivirana_varijabla naziv="DomainObject.Predmet.ProtuStrankaListFormatedOIB_1">
      <item>FRESH FOOD TRADE d.o.o. za trgovinu, ugostiteljstvo i turizam, OIB 51077593499</item>
    </derivirana_varijabla>
  </DomainObject.Predmet.ProtuStrankaListFormatedOIB>
  <DomainObject.Predmet.ProtuStrankaListFormatedWithAdress>
    <izvorni_sadrzaj>
      <item>FRESH FOOD TRADE d.o.o. za trgovinu, ugostiteljstvo i turizam, Zadarska 3 B , 22000 Šibenik</item>
    </izvorni_sadrzaj>
    <derivirana_varijabla naziv="DomainObject.Predmet.ProtuStrankaListFormatedWithAdress_1">
      <item>FRESH FOOD TRADE d.o.o. za trgovinu, ugostiteljstvo i turizam, Zadarska 3 B , 22000 Šibenik</item>
    </derivirana_varijabla>
  </DomainObject.Predmet.ProtuStrankaListFormatedWithAdress>
  <DomainObject.Predmet.ProtuStrankaListFormatedWithAdressOIB>
    <izvorni_sadrzaj>
      <item>FRESH FOOD TRADE d.o.o. za trgovinu, ugostiteljstvo i turizam, OIB 51077593499, Zadarska 3 B , 22000 Šibenik</item>
    </izvorni_sadrzaj>
    <derivirana_varijabla naziv="DomainObject.Predmet.ProtuStrankaListFormatedWithAdressOIB_1">
      <item>FRESH FOOD TRADE d.o.o. za trgovinu, ugostiteljstvo i turizam, OIB 51077593499, Zadarska 3 B , 22000 Šibenik</item>
    </derivirana_varijabla>
  </DomainObject.Predmet.ProtuStrankaListFormatedWithAdressOIB>
  <DomainObject.Predmet.ProtuStrankaListNazivFormated>
    <izvorni_sadrzaj>
      <item>FRESH FOOD TRADE d.o.o. za trgovinu, ugostiteljstvo i turizam</item>
    </izvorni_sadrzaj>
    <derivirana_varijabla naziv="DomainObject.Predmet.ProtuStrankaListNazivFormated_1">
      <item>FRESH FOOD TRADE d.o.o. za trgovinu, ugostiteljstvo i turizam</item>
    </derivirana_varijabla>
  </DomainObject.Predmet.ProtuStrankaListNazivFormated>
  <DomainObject.Predmet.ProtuStrankaListNazivFormatedOIB>
    <izvorni_sadrzaj>
      <item>FRESH FOOD TRADE d.o.o. za trgovinu, ugostiteljstvo i turizam, OIB 51077593499</item>
    </izvorni_sadrzaj>
    <derivirana_varijabla naziv="DomainObject.Predmet.ProtuStrankaListNazivFormatedOIB_1">
      <item>FRESH FOOD TRADE d.o.o. za trgovinu, ugostiteljstvo i turizam, OIB 51077593499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FRESH FOOD TRADE d.o.o. za trgovinu, ugostiteljstvo i turizam</izvorni_sadrzaj>
    <derivirana_varijabla naziv="DomainObject.Predmet.ProtustrankaIDrugi_1">FRESH FOOD TRADE d.o.o. za trgovinu,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FRESH FOOD TRADE d.o.o. za trgovinu, ugostiteljstvo i turizam, OIB 51077593499, Zadarska 3 B , 22000 Šibenik</izvorni_sadrzaj>
    <derivirana_varijabla naziv="DomainObject.Predmet.ProtustrankaIDrugiAdressOIB_1">FRESH FOOD TRADE d.o.o. za trgovinu, ugostiteljstvo i turizam, OIB 51077593499, Zadarska 3 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FRESH FOOD TRADE d.o.o. za trgovinu, ugostiteljstvo i turizam</item>
    </izvorni_sadrzaj>
    <derivirana_varijabla naziv="DomainObject.Predmet.SudioniciListNaziv_1">
      <item>FINA - Podružnica Šibenik</item>
      <item>FRESH FOOD TRADE d.o.o. za trgovinu,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FRESH FOOD TRADE d.o.o. za trgovinu, ugostiteljstvo i turizam, OIB 51077593499, Zadarska 3 B ,22000 Šibenik</item>
    </izvorni_sadrzaj>
    <derivirana_varijabla naziv="DomainObject.Predmet.SudioniciListAdressOIB_1">
      <item>FINA - Podružnica Šibenik, OIB 85821130368, Perivoj L. Marune 1,22000 Šibenik</item>
      <item>FRESH FOOD TRADE d.o.o. za trgovinu, ugostiteljstvo i turizam, OIB 51077593499, Zadarska 3 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51077593499</item>
    </izvorni_sadrzaj>
    <derivirana_varijabla naziv="DomainObject.Predmet.SudioniciListNazivOIB_1">
      <item>, OIB 85821130368</item>
      <item>, OIB 51077593499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1979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2018-06-26T06:05:00Z</dcterms:created>
  <dc:creator>wsadmin</dc:creator>
  <cp:lastModifiedBy>Anita Ivandić</cp:lastModifiedBy>
  <cp:lastPrinted>2018-06-26T06:05:00Z</cp:lastPrinted>
  <dcterms:modified xmlns:xsi="http://www.w3.org/2001/XMLSchema-instance" xsi:type="dcterms:W3CDTF">2018-06-26T06:34:00Z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(St-186-18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