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d61d" w14:paraId="e36d61d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E94B7A">
        <w:t>5264/16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85435C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85435C" w:rsidR="00F23AE3">
      <w:pPr>
        <w:ind w:firstLine="708"/>
        <w:jc w:val="both"/>
      </w:pPr>
      <w:r>
        <w:t xml:space="preserve">   </w:t>
      </w:r>
      <w:r w:rsidR="0085435C">
        <w:t xml:space="preserve">Trgovački sud u Zagrebu, Stalna služba, po sucu Goranki Boljkovac, kao stečajnom sucu, u stečajnom postupku nad dužnikom </w:t>
      </w:r>
      <w:r w:rsidR="00E94B7A">
        <w:t>WOK BY MATIJA j.d.o.o. za  usluge i trgovinu, Zagreb, Ilica 33, OIB 28715201961</w:t>
      </w:r>
      <w:r w:rsidR="0085435C">
        <w:t xml:space="preserve">, dana </w:t>
      </w:r>
      <w:r w:rsidR="00E94B7A">
        <w:t>25. rujna</w:t>
      </w:r>
      <w:r w:rsidR="003F2E1C">
        <w:t xml:space="preserve"> 2018.</w:t>
      </w:r>
    </w:p>
    <w:p w:rsidRDefault="0085435C" w:rsidP="0085435C" w:rsidR="0085435C" w:rsidRPr="00816265">
      <w:pPr>
        <w:ind w:firstLine="708"/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816265">
        <w:t>rješenje</w:t>
      </w:r>
      <w:r w:rsidR="00B21BF1">
        <w:t xml:space="preserve"> </w:t>
      </w:r>
      <w:r w:rsidR="00816265">
        <w:t xml:space="preserve">ovog suda </w:t>
      </w:r>
      <w:proofErr w:type="spellStart"/>
      <w:r w:rsidR="00816265">
        <w:t>posl.br</w:t>
      </w:r>
      <w:proofErr w:type="spellEnd"/>
      <w:r w:rsidR="00816265">
        <w:t>. 4 St-</w:t>
      </w:r>
      <w:r w:rsidR="00E94B7A">
        <w:t>5264/16</w:t>
      </w:r>
      <w:r w:rsidR="005362C9">
        <w:t xml:space="preserve"> </w:t>
      </w:r>
      <w:r w:rsidR="00816265">
        <w:t xml:space="preserve">od </w:t>
      </w:r>
      <w:r w:rsidR="00E94B7A">
        <w:t>5. rujna</w:t>
      </w:r>
      <w:r w:rsidR="00B21BF1">
        <w:t xml:space="preserve"> 2018.</w:t>
      </w:r>
      <w:r w:rsidR="00816265">
        <w:t xml:space="preserve">, </w:t>
      </w:r>
      <w:r w:rsidR="00E94B7A">
        <w:t xml:space="preserve">u uvodu, redak treći, </w:t>
      </w:r>
      <w:r w:rsidR="00816265">
        <w:t xml:space="preserve">u </w:t>
      </w:r>
      <w:r w:rsidR="00EB487C">
        <w:t>izreci</w:t>
      </w:r>
      <w:r w:rsidR="0021206B">
        <w:t>,</w:t>
      </w:r>
      <w:r w:rsidR="00816265">
        <w:t xml:space="preserve"> </w:t>
      </w:r>
      <w:r w:rsidR="008B12B9">
        <w:t>redak</w:t>
      </w:r>
      <w:r w:rsidR="0085435C">
        <w:t xml:space="preserve"> </w:t>
      </w:r>
      <w:r w:rsidR="00E94B7A">
        <w:t>drugi</w:t>
      </w:r>
      <w:r w:rsidR="00B21BF1">
        <w:t xml:space="preserve">, </w:t>
      </w:r>
      <w:r w:rsidR="00E94B7A">
        <w:t xml:space="preserve">te u obrazloženju stavak prvi, redak treći, </w:t>
      </w:r>
      <w:r w:rsidR="00B21BF1">
        <w:t xml:space="preserve">u pogledu </w:t>
      </w:r>
      <w:r w:rsidR="00E94B7A">
        <w:t>oblika pravne osobe</w:t>
      </w:r>
      <w:r w:rsidR="00816265">
        <w:t>, tako da umjesto</w:t>
      </w:r>
      <w:r w:rsidR="00444BEC" w:rsidRPr="00816265">
        <w:t xml:space="preserve">: </w:t>
      </w:r>
      <w:r w:rsidR="00816265">
        <w:t>"</w:t>
      </w:r>
      <w:r w:rsidR="00E94B7A" w:rsidRPr="00E94B7A">
        <w:t xml:space="preserve"> </w:t>
      </w:r>
      <w:r w:rsidR="00E94B7A">
        <w:t xml:space="preserve">WOK BY MATIJA d.o.o. za  usluge i trgovinu </w:t>
      </w:r>
      <w:r w:rsidR="00816265">
        <w:t>",</w:t>
      </w:r>
    </w:p>
    <w:p w:rsidRDefault="00816265" w:rsidP="00B21BF1" w:rsidR="00444BEC" w:rsidRPr="00816265">
      <w:pPr>
        <w:jc w:val="both"/>
      </w:pPr>
      <w:r>
        <w:t>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E94B7A" w:rsidRPr="00E94B7A">
        <w:t xml:space="preserve"> </w:t>
      </w:r>
      <w:r w:rsidR="00E94B7A">
        <w:t>WOK BY MATIJA j.d.o.o. za  usluge i trgovinu</w:t>
      </w:r>
      <w:r w:rsidR="00E94B7A" w:rsidRPr="00816265">
        <w:t xml:space="preserve"> 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8B12B9" w:rsidP="00FB0DC3" w:rsidR="00FB0DC3" w:rsidRPr="00816265">
      <w:pPr>
        <w:ind w:firstLine="708"/>
        <w:jc w:val="both"/>
      </w:pPr>
      <w:r>
        <w:t>Uvidom u</w:t>
      </w:r>
      <w:r w:rsidR="00FB0DC3" w:rsidRPr="00816265">
        <w:t xml:space="preserve"> </w:t>
      </w:r>
      <w:r>
        <w:t>rješenje</w:t>
      </w:r>
      <w:r w:rsidR="00816265">
        <w:t xml:space="preserve"> ovog suda </w:t>
      </w:r>
      <w:proofErr w:type="spellStart"/>
      <w:r w:rsidR="00816265">
        <w:t>posl.br</w:t>
      </w:r>
      <w:proofErr w:type="spellEnd"/>
      <w:r w:rsidR="00816265">
        <w:t xml:space="preserve">. </w:t>
      </w:r>
      <w:r w:rsidR="00E94B7A">
        <w:t>4 St-5264/16 od 5. rujna 2018</w:t>
      </w:r>
      <w:r w:rsidR="00B21BF1">
        <w:t>.</w:t>
      </w:r>
      <w:r w:rsidR="005C71C1" w:rsidRPr="00816265">
        <w:t xml:space="preserve">, </w:t>
      </w:r>
      <w:r>
        <w:t xml:space="preserve">sud je utvrdio da je u istom </w:t>
      </w:r>
      <w:r w:rsidR="00512D25" w:rsidRPr="00816265">
        <w:t xml:space="preserve">nastala očita pogreška u pisanju </w:t>
      </w:r>
      <w:r w:rsidR="00B21BF1">
        <w:t xml:space="preserve">i to u pogledu </w:t>
      </w:r>
      <w:r w:rsidR="00E94B7A">
        <w:t>naznake oblika pravne osobe na način da je naznačeno da je riječ o društvu s ograničenom odgovornošću umjesto jednostavnom društvu s ograničenom odgovornošću</w:t>
      </w:r>
      <w:r w:rsidR="00816265">
        <w:t>, slijedom čega je sud</w:t>
      </w:r>
      <w:r w:rsidR="0021206B">
        <w:t>,</w:t>
      </w:r>
      <w:r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 w:rsidR="00B21BF1"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E94B7A">
        <w:t>25. rujna</w:t>
      </w:r>
      <w:r w:rsidR="00B21BF1">
        <w:t xml:space="preserve"> 2018.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 xml:space="preserve">Za točnost </w:t>
      </w:r>
      <w:proofErr w:type="spellStart"/>
      <w:r w:rsidR="00741D5E">
        <w:t>otpravka</w:t>
      </w:r>
      <w:proofErr w:type="spellEnd"/>
      <w:r w:rsidR="00741D5E">
        <w:t>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 xml:space="preserve">Renata </w:t>
      </w:r>
      <w:proofErr w:type="spellStart"/>
      <w:r w:rsidR="00EB487C">
        <w:t>Klokočki</w:t>
      </w:r>
      <w:proofErr w:type="spellEnd"/>
    </w:p>
    <w:p w:rsidRDefault="00E94B7A" w:rsidP="00EB487C" w:rsidR="00E94B7A">
      <w:pPr>
        <w:tabs>
          <w:tab w:pos="6794" w:val="left"/>
        </w:tabs>
      </w:pP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94B7A" w:rsidR="00EB487C">
      <w:pPr>
        <w:jc w:val="both"/>
      </w:pPr>
      <w:r>
        <w:t>Protiv ovog rješenja dopuštena je žalba u roku od 8 dana</w:t>
      </w:r>
      <w:r w:rsidR="00E94B7A">
        <w:t xml:space="preserve"> od isteka osmog dana od dana objave ovog rješenja na e-Oglasnoj ploči suda</w:t>
      </w:r>
      <w:r>
        <w:t>, koja se podnosi u tri primjerka,</w:t>
      </w:r>
      <w:r w:rsidR="00E94B7A">
        <w:t xml:space="preserve"> </w:t>
      </w:r>
      <w:r>
        <w:t>Visokom trgovačkom sudu Republike Hrvatske,</w:t>
      </w:r>
      <w:r w:rsidR="00E94B7A">
        <w:t xml:space="preserve"> </w:t>
      </w:r>
      <w:r>
        <w:t>putem ovog suda.</w:t>
      </w: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F2E1C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A5CE9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5435C"/>
    <w:rsid w:val="008606AE"/>
    <w:rsid w:val="008B12B9"/>
    <w:rsid w:val="008C57B0"/>
    <w:rsid w:val="009012E5"/>
    <w:rsid w:val="00970FFF"/>
    <w:rsid w:val="009C51F0"/>
    <w:rsid w:val="00A166AF"/>
    <w:rsid w:val="00A33D12"/>
    <w:rsid w:val="00A649EC"/>
    <w:rsid w:val="00A73933"/>
    <w:rsid w:val="00AA3E60"/>
    <w:rsid w:val="00AF691B"/>
    <w:rsid w:val="00B21BF1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144C6"/>
    <w:rsid w:val="00E66A93"/>
    <w:rsid w:val="00E73E3F"/>
    <w:rsid w:val="00E94B7A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02BBE-0968-4819-9BE4-11365BDAF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1359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2018-09-25T10:49:00Z</dcterms:created>
  <dc:creator>Korisnik</dc:creator>
  <cp:lastModifiedBy>Renata Klokočki</cp:lastModifiedBy>
  <cp:lastPrinted>2017-10-13T10:22:00Z</cp:lastPrinted>
  <dcterms:modified xmlns:xsi="http://www.w3.org/2001/XMLSchema-instance" xsi:type="dcterms:W3CDTF">2018-09-25T10:50:00Z</dcterms:modified>
  <cp:revision>3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-2018--pravni oblik -St-5264-16.docx)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