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ac3e8" w14:paraId="edac3e8" w:rsidRDefault="00C5251D" w:rsidP="00C5251D" w:rsidR="00C5251D" w:rsidRPr="00903C04">
      <w:pPr>
        <w:tabs>
          <w:tab w:pos="2295" w:val="left"/>
        </w:tabs>
        <w:ind w:left="284"/>
        <w15:collapsed w:val="false"/>
        <w:rPr>
          <w:b/>
        </w:rPr>
      </w:pPr>
      <w:bookmarkStart w:name="_GoBack" w:id="0"/>
      <w:bookmarkEnd w:id="0"/>
      <w:r>
        <w:rPr>
          <w:b/>
        </w:rPr>
        <w:tab/>
      </w:r>
      <w:r>
        <w:rPr>
          <w:b/>
        </w:rPr>
        <w:tab/>
      </w:r>
      <w:r>
        <w:rPr>
          <w:b/>
        </w:rPr>
        <w:tab/>
      </w:r>
      <w:r>
        <w:rPr>
          <w:b/>
        </w:rPr>
        <w:tab/>
      </w:r>
      <w:r>
        <w:rPr>
          <w:b/>
        </w:rPr>
        <w:tab/>
      </w:r>
      <w:r>
        <w:rPr>
          <w:b/>
        </w:rPr>
        <w:tab/>
      </w:r>
    </w:p>
    <w:p w:rsidRDefault="00C5251D" w:rsidP="00C5251D" w:rsidR="00C5251D" w:rsidRPr="0086691F">
      <w:pPr>
        <w:jc w:val="center"/>
      </w:pPr>
      <w:r>
        <w:t>R E P U B L I K A    H R V A T S K A</w:t>
      </w:r>
    </w:p>
    <w:p w:rsidRDefault="00C5251D" w:rsidP="00C5251D" w:rsidR="00C5251D" w:rsidRPr="00903C04">
      <w:pPr>
        <w:jc w:val="center"/>
        <w:rPr>
          <w:b/>
        </w:rPr>
      </w:pPr>
    </w:p>
    <w:p w:rsidRDefault="00C5251D" w:rsidP="00C5251D" w:rsidR="00C5251D" w:rsidRPr="008415F5">
      <w:pPr>
        <w:jc w:val="center"/>
      </w:pPr>
      <w:r w:rsidRPr="008415F5">
        <w:t>Z A K L J U Č A K</w:t>
      </w:r>
    </w:p>
    <w:p w:rsidRDefault="00C5251D" w:rsidP="00C5251D" w:rsidR="00C5251D" w:rsidRPr="008415F5">
      <w:pPr>
        <w:jc w:val="center"/>
      </w:pPr>
      <w:r w:rsidRPr="008415F5">
        <w:t xml:space="preserve"> </w:t>
      </w:r>
    </w:p>
    <w:p w:rsidRDefault="00C5251D" w:rsidP="00C5251D" w:rsidR="00C5251D" w:rsidRPr="00E96BCB">
      <w:pPr>
        <w:ind w:firstLine="708"/>
        <w:jc w:val="both"/>
      </w:pPr>
      <w:r>
        <w:t xml:space="preserve">Trgovački sud u Zagrebu po sucu pojedincu Nevenki Siladi </w:t>
      </w:r>
      <w:r w:rsidRPr="00E96BCB">
        <w:t xml:space="preserve">Rstić u stečajnom postupku nad stečajnim dužnikom </w:t>
      </w:r>
      <w:r w:rsidRPr="00412530">
        <w:t>PETRAKOM d.o.o. u stečaju, Marija Bistrica, Stubička 3, OIB: 78552160310</w:t>
      </w:r>
      <w:r>
        <w:t>,</w:t>
      </w:r>
      <w:r w:rsidR="001677ED">
        <w:t xml:space="preserve"> dana </w:t>
      </w:r>
      <w:r w:rsidR="00BD656F">
        <w:t>12. studenog</w:t>
      </w:r>
      <w:r w:rsidR="00715C6F">
        <w:t xml:space="preserve"> 2018. </w:t>
      </w:r>
      <w:r w:rsidRPr="00F87EA2">
        <w:t xml:space="preserve"> </w:t>
      </w:r>
      <w:r>
        <w:t>godine</w:t>
      </w:r>
    </w:p>
    <w:p w:rsidRDefault="00C5251D" w:rsidP="00C5251D" w:rsidR="00C5251D" w:rsidRPr="00903C04">
      <w:pPr>
        <w:jc w:val="both"/>
        <w:rPr>
          <w:b/>
        </w:rPr>
      </w:pPr>
      <w:r w:rsidRPr="00903C04">
        <w:rPr>
          <w:b/>
        </w:rPr>
        <w:t xml:space="preserve">            </w:t>
      </w:r>
    </w:p>
    <w:p w:rsidRDefault="00C5251D" w:rsidP="00C5251D" w:rsidR="00C5251D" w:rsidRPr="008415F5">
      <w:pPr>
        <w:jc w:val="center"/>
      </w:pPr>
      <w:r w:rsidRPr="008415F5">
        <w:t>z a k  l j u č i o       j e</w:t>
      </w:r>
    </w:p>
    <w:p w:rsidRDefault="00C5251D" w:rsidP="00C5251D" w:rsidR="00C5251D">
      <w:pPr>
        <w:jc w:val="both"/>
      </w:pPr>
    </w:p>
    <w:p w:rsidRDefault="00C5251D" w:rsidP="001677ED" w:rsidR="00C5251D">
      <w:pPr>
        <w:pStyle w:val="Odlomakpopisa"/>
        <w:numPr>
          <w:ilvl w:val="0"/>
          <w:numId w:val="17"/>
        </w:numPr>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BD656F">
        <w:rPr>
          <w:b/>
          <w:u w:val="single"/>
        </w:rPr>
        <w:t>jedanaesto</w:t>
      </w:r>
      <w:r w:rsidR="00675E6E">
        <w:rPr>
          <w:b/>
          <w:u w:val="single"/>
        </w:rPr>
        <w:t xml:space="preserve"> </w:t>
      </w:r>
      <w:r w:rsidRPr="001677ED">
        <w:rPr>
          <w:b/>
          <w:u w:val="single"/>
        </w:rPr>
        <w:t>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C5251D" w:rsidP="00C5251D" w:rsidR="00C5251D">
      <w:pPr>
        <w:pStyle w:val="Odlomakpopisa"/>
        <w:ind w:firstLine="851" w:left="0"/>
        <w:jc w:val="both"/>
        <w:rPr>
          <w:b/>
        </w:rPr>
      </w:pPr>
    </w:p>
    <w:p w:rsidRDefault="00C5251D" w:rsidP="00C5251D" w:rsidR="00C5251D" w:rsidRPr="00844F13">
      <w:pPr>
        <w:pStyle w:val="Odlomakpopisa"/>
        <w:ind w:hanging="283" w:left="567"/>
        <w:jc w:val="both"/>
        <w:rPr>
          <w:b/>
        </w:rPr>
      </w:pPr>
      <w:r>
        <w:rPr>
          <w:b/>
        </w:rPr>
        <w:t>a</w:t>
      </w:r>
      <w:r w:rsidRPr="00844F13">
        <w:rPr>
          <w:b/>
        </w:rPr>
        <w:t xml:space="preserve">) </w:t>
      </w:r>
      <w:r>
        <w:rPr>
          <w:b/>
        </w:rPr>
        <w:t xml:space="preserve">   </w:t>
      </w:r>
      <w:r w:rsidRPr="00844F13">
        <w:rPr>
          <w:b/>
        </w:rPr>
        <w:t>u zk</w:t>
      </w:r>
      <w:r>
        <w:rPr>
          <w:b/>
        </w:rPr>
        <w:t>.</w:t>
      </w:r>
      <w:r w:rsidRPr="00844F13">
        <w:rPr>
          <w:b/>
        </w:rPr>
        <w:t xml:space="preserve"> ul. 2510 k.o. Marija Bistrica, </w:t>
      </w:r>
    </w:p>
    <w:p w:rsidRDefault="00C5251D" w:rsidP="00C5251D" w:rsidR="00C5251D">
      <w:pPr>
        <w:pStyle w:val="Odlomakpopisa"/>
        <w:ind w:firstLine="426" w:left="1701"/>
        <w:jc w:val="both"/>
        <w:rPr>
          <w:b/>
        </w:rPr>
      </w:pPr>
      <w:r w:rsidRPr="00844F13">
        <w:rPr>
          <w:b/>
        </w:rPr>
        <w:t xml:space="preserve">kat.čest. br. 623/1 PARKIRALIŠTE STUBIČKA CESTA br. 3 </w:t>
      </w:r>
    </w:p>
    <w:p w:rsidRDefault="00C5251D" w:rsidP="00C5251D" w:rsidR="00C5251D">
      <w:pPr>
        <w:pStyle w:val="Odlomakpopisa"/>
        <w:ind w:firstLine="426" w:left="1701"/>
        <w:jc w:val="both"/>
        <w:rPr>
          <w:b/>
        </w:rPr>
      </w:pPr>
      <w:r>
        <w:rPr>
          <w:b/>
        </w:rPr>
        <w:t xml:space="preserve">U M. </w:t>
      </w:r>
      <w:r w:rsidRPr="00844F13">
        <w:rPr>
          <w:b/>
        </w:rPr>
        <w:t>BISTRICI, površine 1635 čhv</w:t>
      </w:r>
    </w:p>
    <w:p w:rsidRDefault="00C5251D" w:rsidP="00C5251D" w:rsidR="00C5251D">
      <w:pPr>
        <w:pStyle w:val="Odlomakpopisa"/>
        <w:ind w:left="1701"/>
        <w:jc w:val="both"/>
        <w:rPr>
          <w:b/>
        </w:rPr>
      </w:pPr>
    </w:p>
    <w:p w:rsidRDefault="00C5251D" w:rsidP="00C5251D" w:rsidR="00C5251D" w:rsidRPr="007F0577">
      <w:pPr>
        <w:pStyle w:val="Odlomakpopisa"/>
        <w:ind w:hanging="2268" w:left="2977"/>
        <w:jc w:val="both"/>
      </w:pPr>
      <w:r>
        <w:t>čija utvrđena vrijednost iznosi:</w:t>
      </w:r>
    </w:p>
    <w:p w:rsidRDefault="00C5251D" w:rsidP="00C5251D" w:rsidR="00C5251D">
      <w:pPr>
        <w:pStyle w:val="Odlomakpopisa"/>
        <w:ind w:left="0"/>
        <w:jc w:val="both"/>
        <w:rPr>
          <w:b/>
        </w:rPr>
      </w:pPr>
    </w:p>
    <w:p w:rsidRDefault="00C5251D" w:rsidP="00C5251D" w:rsidR="00C5251D">
      <w:pPr>
        <w:pStyle w:val="Odlomakpopisa"/>
        <w:ind w:left="0"/>
        <w:jc w:val="center"/>
        <w:rPr>
          <w:b/>
          <w:i/>
        </w:rPr>
      </w:pPr>
      <w:r w:rsidRPr="003D0E60">
        <w:rPr>
          <w:b/>
        </w:rPr>
        <w:t>2</w:t>
      </w:r>
      <w:r w:rsidRPr="003D0E60">
        <w:rPr>
          <w:b/>
          <w:i/>
        </w:rPr>
        <w:t>.081.372,57 kuna</w:t>
      </w:r>
    </w:p>
    <w:p w:rsidRDefault="00C5251D" w:rsidP="00C5251D" w:rsidR="00C5251D">
      <w:pPr>
        <w:pStyle w:val="Odlomakpopisa"/>
        <w:ind w:left="709"/>
        <w:jc w:val="center"/>
        <w:rPr>
          <w:b/>
          <w:i/>
        </w:rPr>
      </w:pPr>
      <w:r w:rsidRPr="003D0E60">
        <w:rPr>
          <w:b/>
          <w:i/>
        </w:rPr>
        <w:t>(dva</w:t>
      </w:r>
      <w:r>
        <w:rPr>
          <w:b/>
          <w:i/>
        </w:rPr>
        <w:t xml:space="preserve"> </w:t>
      </w:r>
      <w:r w:rsidRPr="003D0E60">
        <w:rPr>
          <w:b/>
          <w:i/>
        </w:rPr>
        <w:t>milijuna</w:t>
      </w:r>
      <w:r>
        <w:rPr>
          <w:b/>
          <w:i/>
        </w:rPr>
        <w:t xml:space="preserve"> </w:t>
      </w:r>
      <w:r w:rsidRPr="003D0E60">
        <w:rPr>
          <w:b/>
          <w:i/>
        </w:rPr>
        <w:t>osamdeset</w:t>
      </w:r>
      <w:r>
        <w:rPr>
          <w:b/>
          <w:i/>
        </w:rPr>
        <w:t xml:space="preserve"> </w:t>
      </w:r>
      <w:r w:rsidRPr="003D0E60">
        <w:rPr>
          <w:b/>
          <w:i/>
        </w:rPr>
        <w:t>jedna</w:t>
      </w:r>
      <w:r>
        <w:rPr>
          <w:b/>
          <w:i/>
        </w:rPr>
        <w:t xml:space="preserve"> </w:t>
      </w:r>
      <w:r w:rsidRPr="003D0E60">
        <w:rPr>
          <w:b/>
          <w:i/>
        </w:rPr>
        <w:t>tisuća</w:t>
      </w:r>
      <w:r>
        <w:rPr>
          <w:b/>
          <w:i/>
        </w:rPr>
        <w:t xml:space="preserve"> </w:t>
      </w:r>
      <w:r w:rsidRPr="003D0E60">
        <w:rPr>
          <w:b/>
          <w:i/>
        </w:rPr>
        <w:t>tristo</w:t>
      </w:r>
      <w:r>
        <w:rPr>
          <w:b/>
          <w:i/>
        </w:rPr>
        <w:t xml:space="preserve"> </w:t>
      </w:r>
      <w:r w:rsidRPr="003D0E60">
        <w:rPr>
          <w:b/>
          <w:i/>
        </w:rPr>
        <w:t>sedamdeset</w:t>
      </w:r>
      <w:r>
        <w:rPr>
          <w:b/>
          <w:i/>
        </w:rPr>
        <w:t xml:space="preserve"> </w:t>
      </w:r>
      <w:r w:rsidRPr="003D0E60">
        <w:rPr>
          <w:b/>
          <w:i/>
        </w:rPr>
        <w:t>dvije kune</w:t>
      </w:r>
    </w:p>
    <w:p w:rsidRDefault="00C5251D" w:rsidP="00C5251D" w:rsidR="00C5251D" w:rsidRPr="003D0E60">
      <w:pPr>
        <w:pStyle w:val="Odlomakpopisa"/>
        <w:ind w:left="709"/>
        <w:jc w:val="center"/>
      </w:pPr>
      <w:r w:rsidRPr="003D0E60">
        <w:rPr>
          <w:b/>
          <w:i/>
        </w:rPr>
        <w:t>i pedeset</w:t>
      </w:r>
      <w:r>
        <w:rPr>
          <w:b/>
          <w:i/>
        </w:rPr>
        <w:t xml:space="preserve"> </w:t>
      </w:r>
      <w:r w:rsidRPr="003D0E60">
        <w:rPr>
          <w:b/>
          <w:i/>
        </w:rPr>
        <w:t xml:space="preserve">sedam </w:t>
      </w:r>
      <w:r>
        <w:rPr>
          <w:b/>
          <w:i/>
        </w:rPr>
        <w:t xml:space="preserve"> </w:t>
      </w:r>
      <w:r w:rsidRPr="003D0E60">
        <w:rPr>
          <w:b/>
          <w:i/>
        </w:rPr>
        <w:t>lipa)</w:t>
      </w:r>
    </w:p>
    <w:p w:rsidRDefault="00C5251D" w:rsidP="00C5251D" w:rsidR="00C5251D">
      <w:pPr>
        <w:pStyle w:val="Odlomakpopisa"/>
        <w:ind w:firstLine="708" w:left="0"/>
        <w:jc w:val="both"/>
      </w:pPr>
    </w:p>
    <w:p w:rsidRDefault="00C5251D" w:rsidP="001677ED" w:rsidR="001677ED">
      <w:pPr>
        <w:pStyle w:val="Odlomakpopisa"/>
        <w:ind w:firstLine="708" w:left="0"/>
        <w:jc w:val="both"/>
      </w:pPr>
      <w:r>
        <w:t>Na navedenoj nekretnini upisana su slijedeća razlučna prava:</w:t>
      </w:r>
    </w:p>
    <w:p w:rsidRDefault="001677ED" w:rsidP="001677ED" w:rsidR="001677ED">
      <w:pPr>
        <w:pStyle w:val="Odlomakpopisa"/>
        <w:ind w:firstLine="708" w:left="0"/>
        <w:jc w:val="both"/>
      </w:pPr>
    </w:p>
    <w:p w:rsidRDefault="00C5251D" w:rsidP="009219D8" w:rsidR="00C5251D">
      <w:pPr>
        <w:pStyle w:val="Odlomakpopisa"/>
        <w:numPr>
          <w:ilvl w:val="0"/>
          <w:numId w:val="18"/>
        </w:numPr>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w:t>
      </w:r>
      <w:r>
        <w:lastRenderedPageBreak/>
        <w:t>za povrat avansa u iznosu od 300.000,00 EUR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3"/>
        </w:numPr>
        <w:ind w:hanging="425" w:left="1134"/>
        <w:jc w:val="both"/>
      </w:pPr>
      <w:r>
        <w:t>garancije a povrat avansa u iznosu od 300.000,00 EUR (tristotisuća eura) s rokom važenja do 22.08.2012. godine i</w:t>
      </w:r>
    </w:p>
    <w:p w:rsidRDefault="00C5251D" w:rsidP="00C5251D" w:rsidR="00C5251D">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4"/>
        </w:numPr>
        <w:ind w:hanging="425" w:left="1134"/>
        <w:jc w:val="both"/>
      </w:pPr>
      <w:r>
        <w:t>garancije za povrat avansa u iznosu od 286.000,00 EUR (dvjestoosamdeset tisućaeura) s rokom važenja do 28.12.2012.g.</w:t>
      </w:r>
    </w:p>
    <w:p w:rsidRDefault="00C5251D" w:rsidP="00C5251D" w:rsidR="00C5251D">
      <w:pPr>
        <w:pStyle w:val="Odlomakpopisa"/>
        <w:numPr>
          <w:ilvl w:val="0"/>
          <w:numId w:val="4"/>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w:t>
      </w:r>
      <w:r>
        <w:lastRenderedPageBreak/>
        <w:t>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ind w:firstLine="708" w:left="0"/>
        <w:jc w:val="both"/>
      </w:pPr>
    </w:p>
    <w:p w:rsidRDefault="00C5251D" w:rsidP="00C5251D" w:rsidR="00C5251D">
      <w:pPr>
        <w:pStyle w:val="Odlomakpopisa"/>
        <w:numPr>
          <w:ilvl w:val="0"/>
          <w:numId w:val="5"/>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numPr>
          <w:ilvl w:val="0"/>
          <w:numId w:val="5"/>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C5251D" w:rsidP="00C5251D" w:rsidR="00C5251D">
      <w:pPr>
        <w:pStyle w:val="Odlomakpopisa"/>
        <w:ind w:hanging="425" w:left="1276"/>
        <w:jc w:val="both"/>
      </w:pPr>
    </w:p>
    <w:p w:rsidRDefault="00C5251D" w:rsidP="00C5251D" w:rsidR="00C5251D" w:rsidRPr="007B494C">
      <w:pPr>
        <w:pStyle w:val="Odlomakpopisa"/>
        <w:numPr>
          <w:ilvl w:val="0"/>
          <w:numId w:val="12"/>
        </w:numPr>
        <w:tabs>
          <w:tab w:pos="993" w:val="left"/>
        </w:tabs>
        <w:jc w:val="both"/>
        <w:rPr>
          <w:b/>
        </w:rPr>
      </w:pPr>
      <w:r w:rsidRPr="007B494C">
        <w:rPr>
          <w:b/>
        </w:rPr>
        <w:t>u zk</w:t>
      </w:r>
      <w:r>
        <w:rPr>
          <w:b/>
        </w:rPr>
        <w:t>.</w:t>
      </w:r>
      <w:r w:rsidRPr="007B494C">
        <w:rPr>
          <w:b/>
        </w:rPr>
        <w:t xml:space="preserve"> ul. 2509 k.o. Marija Bistrica, </w:t>
      </w:r>
    </w:p>
    <w:p w:rsidRDefault="00C5251D" w:rsidP="00C5251D" w:rsidR="00C5251D">
      <w:pPr>
        <w:ind w:firstLine="709" w:left="1418"/>
        <w:jc w:val="both"/>
        <w:rPr>
          <w:b/>
        </w:rPr>
      </w:pPr>
      <w:r>
        <w:rPr>
          <w:b/>
        </w:rPr>
        <w:t xml:space="preserve">   </w:t>
      </w:r>
      <w:r w:rsidRPr="0020662E">
        <w:rPr>
          <w:b/>
        </w:rPr>
        <w:t xml:space="preserve">½ dijela kat.čest. br. 623/2 PUT STUBIČKA CESTA br. 3 </w:t>
      </w:r>
    </w:p>
    <w:p w:rsidRDefault="00C5251D" w:rsidP="00C5251D" w:rsidR="00C5251D" w:rsidRPr="0020662E">
      <w:pPr>
        <w:ind w:firstLine="709" w:left="1418"/>
        <w:jc w:val="both"/>
        <w:rPr>
          <w:b/>
        </w:rPr>
      </w:pPr>
      <w:r>
        <w:rPr>
          <w:b/>
        </w:rPr>
        <w:t xml:space="preserve">   </w:t>
      </w:r>
      <w:r w:rsidRPr="0020662E">
        <w:rPr>
          <w:b/>
        </w:rPr>
        <w:t>U MARIJI BISTRICI,  površine 996 m2</w:t>
      </w:r>
    </w:p>
    <w:p w:rsidRDefault="00C5251D" w:rsidP="00C5251D" w:rsidR="00C5251D">
      <w:pPr>
        <w:pStyle w:val="Odlomakpopisa"/>
        <w:ind w:hanging="426" w:left="993"/>
        <w:jc w:val="both"/>
        <w:rPr>
          <w:b/>
        </w:rPr>
      </w:pPr>
    </w:p>
    <w:p w:rsidRDefault="00C5251D" w:rsidP="00C5251D" w:rsidR="00C5251D" w:rsidRPr="007F0577">
      <w:pPr>
        <w:ind w:firstLine="708"/>
        <w:jc w:val="both"/>
      </w:pPr>
      <w:r>
        <w:t>čija utvrđena vrijednost iznosi:</w:t>
      </w:r>
    </w:p>
    <w:p w:rsidRDefault="00C5251D" w:rsidP="00C5251D" w:rsidR="00C5251D">
      <w:pPr>
        <w:pStyle w:val="Odlomakpopisa"/>
        <w:ind w:hanging="426" w:left="993"/>
        <w:jc w:val="both"/>
        <w:rPr>
          <w:b/>
        </w:rPr>
      </w:pPr>
    </w:p>
    <w:p w:rsidRDefault="00C5251D" w:rsidP="00C5251D" w:rsidR="00C5251D">
      <w:pPr>
        <w:pStyle w:val="Odlomakpopisa"/>
        <w:ind w:hanging="1702" w:left="2410"/>
        <w:jc w:val="center"/>
        <w:rPr>
          <w:b/>
          <w:i/>
        </w:rPr>
      </w:pPr>
      <w:r w:rsidRPr="003D0E60">
        <w:rPr>
          <w:b/>
          <w:i/>
        </w:rPr>
        <w:t>28.948,74 kune</w:t>
      </w:r>
    </w:p>
    <w:p w:rsidRDefault="00C5251D" w:rsidP="00C5251D" w:rsidR="00C5251D" w:rsidRPr="003D0E60">
      <w:pPr>
        <w:pStyle w:val="Odlomakpopisa"/>
        <w:ind w:hanging="1702" w:left="2410"/>
        <w:jc w:val="center"/>
        <w:rPr>
          <w:b/>
        </w:rPr>
      </w:pPr>
      <w:r w:rsidRPr="003D0E60">
        <w:rPr>
          <w:b/>
          <w:i/>
        </w:rPr>
        <w:t>(dvadeset</w:t>
      </w:r>
      <w:r>
        <w:rPr>
          <w:b/>
          <w:i/>
        </w:rPr>
        <w:t xml:space="preserve"> </w:t>
      </w:r>
      <w:r w:rsidRPr="003D0E60">
        <w:rPr>
          <w:b/>
          <w:i/>
        </w:rPr>
        <w:t>osam</w:t>
      </w:r>
      <w:r>
        <w:rPr>
          <w:b/>
          <w:i/>
        </w:rPr>
        <w:t xml:space="preserve"> </w:t>
      </w:r>
      <w:r w:rsidRPr="003D0E60">
        <w:rPr>
          <w:b/>
          <w:i/>
        </w:rPr>
        <w:t>tisuća</w:t>
      </w:r>
      <w:r>
        <w:rPr>
          <w:b/>
          <w:i/>
        </w:rPr>
        <w:t xml:space="preserve"> </w:t>
      </w:r>
      <w:r w:rsidRPr="003D0E60">
        <w:rPr>
          <w:b/>
          <w:i/>
        </w:rPr>
        <w:t>devetsto</w:t>
      </w:r>
      <w:r>
        <w:rPr>
          <w:b/>
          <w:i/>
        </w:rPr>
        <w:t xml:space="preserve"> </w:t>
      </w:r>
      <w:r w:rsidRPr="003D0E60">
        <w:rPr>
          <w:b/>
          <w:i/>
        </w:rPr>
        <w:t>četrdeset</w:t>
      </w:r>
      <w:r w:rsidR="009219D8">
        <w:rPr>
          <w:b/>
          <w:i/>
        </w:rPr>
        <w:t xml:space="preserve"> </w:t>
      </w:r>
      <w:r w:rsidRPr="003D0E60">
        <w:rPr>
          <w:b/>
          <w:i/>
        </w:rPr>
        <w:t xml:space="preserve">osam kuna i </w:t>
      </w:r>
      <w:r>
        <w:rPr>
          <w:b/>
          <w:i/>
        </w:rPr>
        <w:t xml:space="preserve"> </w:t>
      </w:r>
      <w:r w:rsidRPr="003D0E60">
        <w:rPr>
          <w:b/>
          <w:i/>
        </w:rPr>
        <w:t>sedamdeset</w:t>
      </w:r>
      <w:r>
        <w:rPr>
          <w:b/>
          <w:i/>
        </w:rPr>
        <w:t xml:space="preserve"> </w:t>
      </w:r>
      <w:r w:rsidRPr="003D0E60">
        <w:rPr>
          <w:b/>
          <w:i/>
        </w:rPr>
        <w:t>četiri lipe</w:t>
      </w:r>
      <w:r>
        <w:rPr>
          <w:b/>
        </w:rPr>
        <w:t>)</w:t>
      </w:r>
    </w:p>
    <w:p w:rsidRDefault="00C5251D" w:rsidP="00C5251D" w:rsidR="00C5251D">
      <w:pPr>
        <w:pStyle w:val="Odlomakpopisa"/>
        <w:ind w:firstLine="708" w:left="0"/>
        <w:jc w:val="both"/>
      </w:pPr>
    </w:p>
    <w:p w:rsidRDefault="00C5251D" w:rsidP="00C5251D" w:rsidR="00C5251D">
      <w:pPr>
        <w:pStyle w:val="Odlomakpopisa"/>
        <w:ind w:firstLine="708" w:left="0"/>
        <w:jc w:val="both"/>
      </w:pPr>
      <w:r>
        <w:t>Na navedenoj nekretnini upisana su slijedeća razlučna prava:</w:t>
      </w:r>
    </w:p>
    <w:p w:rsidRDefault="00C5251D" w:rsidP="00C5251D" w:rsidR="00C5251D">
      <w:pPr>
        <w:pStyle w:val="Odlomakpopisa"/>
        <w:ind w:firstLine="708" w:left="0"/>
        <w:jc w:val="both"/>
      </w:pPr>
    </w:p>
    <w:p w:rsidRDefault="00C5251D" w:rsidP="009219D8" w:rsidR="00C5251D">
      <w:pPr>
        <w:pStyle w:val="Odlomakpopisa"/>
        <w:numPr>
          <w:ilvl w:val="0"/>
          <w:numId w:val="19"/>
        </w:numPr>
        <w:tabs>
          <w:tab w:pos="567" w:val="left"/>
        </w:tabs>
        <w:jc w:val="both"/>
      </w:pPr>
      <w:r>
        <w:t xml:space="preserve">Na temelju rješenja o osiguranju Općinskog suda u Zlataru suda br. Ovr-1663/12 od 02.siječnja 2013 i prijedloga a osiguranje Centar banke d.d., Zagreb, Amruševa 6, </w:t>
      </w:r>
      <w:r>
        <w:lastRenderedPageBreak/>
        <w:t>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tabs>
          <w:tab w:pos="567" w:val="left"/>
        </w:tabs>
        <w:ind w:left="567"/>
        <w:jc w:val="both"/>
      </w:pPr>
    </w:p>
    <w:p w:rsidRDefault="00C5251D" w:rsidP="009219D8" w:rsidR="00C5251D" w:rsidRPr="00F34F2B">
      <w:pPr>
        <w:pStyle w:val="Odlomakpopisa"/>
        <w:numPr>
          <w:ilvl w:val="0"/>
          <w:numId w:val="17"/>
        </w:numPr>
        <w:jc w:val="both"/>
        <w:rPr>
          <w:u w:val="single"/>
        </w:rPr>
      </w:pPr>
      <w:r w:rsidRPr="00F34F2B">
        <w:rPr>
          <w:u w:val="single"/>
        </w:rPr>
        <w:t>NAČIN PRODAJE:</w:t>
      </w:r>
    </w:p>
    <w:p w:rsidRDefault="00C5251D" w:rsidP="00C5251D" w:rsidR="00C5251D">
      <w:pPr>
        <w:ind w:firstLine="360"/>
        <w:jc w:val="both"/>
      </w:pPr>
    </w:p>
    <w:p w:rsidRDefault="00C5251D" w:rsidP="00C5251D" w:rsidR="00C5251D">
      <w:pPr>
        <w:ind w:firstLine="708"/>
        <w:jc w:val="both"/>
      </w:pPr>
      <w:r>
        <w:t>Nekretnine iz točke I) ovog rješenja prodavat će se u stečajnom postupku usmenom javnom dražbom.</w:t>
      </w:r>
    </w:p>
    <w:p w:rsidRDefault="00C5251D" w:rsidP="00C5251D" w:rsidR="00C5251D">
      <w:pPr>
        <w:ind w:firstLine="708"/>
        <w:jc w:val="both"/>
      </w:pPr>
      <w:r>
        <w:t xml:space="preserve"> Ovo  ročište za javnu dražbu održat će se pred stečajnim sucem u zgradi Trgovačkog suda u Zagrebu, soba broj 94/II (ulična zgrada), dana </w:t>
      </w:r>
    </w:p>
    <w:p w:rsidRDefault="00F00FD9" w:rsidP="00C5251D" w:rsidR="00F00FD9">
      <w:pPr>
        <w:ind w:firstLine="708"/>
        <w:jc w:val="both"/>
      </w:pPr>
    </w:p>
    <w:p w:rsidRDefault="004F7B27" w:rsidP="004F7B27" w:rsidR="00C5251D">
      <w:pPr>
        <w:pStyle w:val="Odlomakpopisa"/>
        <w:numPr>
          <w:ilvl w:val="0"/>
          <w:numId w:val="20"/>
        </w:numPr>
        <w:jc w:val="center"/>
        <w:rPr>
          <w:b/>
          <w:u w:val="single"/>
        </w:rPr>
      </w:pPr>
      <w:r>
        <w:rPr>
          <w:b/>
          <w:u w:val="single"/>
        </w:rPr>
        <w:t>siječnja 2019. u 10,4</w:t>
      </w:r>
      <w:r w:rsidR="00F00FD9" w:rsidRPr="00F00FD9">
        <w:rPr>
          <w:b/>
          <w:u w:val="single"/>
        </w:rPr>
        <w:t>0 sati</w:t>
      </w:r>
    </w:p>
    <w:p w:rsidRDefault="00F00FD9" w:rsidP="00F00FD9" w:rsidR="00F00FD9" w:rsidRPr="00F00FD9">
      <w:pPr>
        <w:pStyle w:val="Odlomakpopisa"/>
        <w:ind w:left="1068"/>
        <w:rPr>
          <w:b/>
          <w:u w:val="single"/>
        </w:rPr>
      </w:pPr>
    </w:p>
    <w:p w:rsidRDefault="00C5251D" w:rsidP="00C5251D" w:rsidR="00C5251D">
      <w:pPr>
        <w:ind w:firstLine="708"/>
        <w:jc w:val="both"/>
      </w:pPr>
      <w:r>
        <w:t xml:space="preserve"> Ročište će se održati i ako na njemu sudjeluje samo jedan ponuditelj.</w:t>
      </w:r>
    </w:p>
    <w:p w:rsidRDefault="00C5251D" w:rsidP="00C5251D" w:rsidR="00C5251D">
      <w:pPr>
        <w:jc w:val="both"/>
      </w:pPr>
    </w:p>
    <w:p w:rsidRDefault="00C5251D" w:rsidP="009219D8" w:rsidR="00C5251D">
      <w:pPr>
        <w:pStyle w:val="Odlomakpopisa"/>
        <w:numPr>
          <w:ilvl w:val="0"/>
          <w:numId w:val="17"/>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5251D" w:rsidP="00C5251D" w:rsidR="00C5251D">
      <w:pPr>
        <w:pStyle w:val="Odlomakpopisa"/>
        <w:ind w:left="567"/>
        <w:jc w:val="both"/>
      </w:pPr>
    </w:p>
    <w:p w:rsidRDefault="00C5251D" w:rsidP="00C5251D" w:rsidR="00C5251D">
      <w:pPr>
        <w:ind w:firstLine="708"/>
        <w:jc w:val="both"/>
      </w:pPr>
    </w:p>
    <w:p w:rsidRDefault="00C5251D" w:rsidP="009219D8" w:rsidR="00C5251D" w:rsidRPr="00FB5ACB">
      <w:pPr>
        <w:numPr>
          <w:ilvl w:val="0"/>
          <w:numId w:val="17"/>
        </w:numPr>
        <w:ind w:hanging="709" w:left="567"/>
        <w:jc w:val="both"/>
        <w:rPr>
          <w:u w:val="single"/>
        </w:rPr>
      </w:pPr>
      <w:r w:rsidRPr="00FB5ACB">
        <w:rPr>
          <w:u w:val="single"/>
        </w:rPr>
        <w:t>UVJETI PRODAJE:</w:t>
      </w:r>
    </w:p>
    <w:p w:rsidRDefault="00C5251D" w:rsidP="00C5251D" w:rsidR="00C5251D">
      <w:pPr>
        <w:ind w:firstLine="708"/>
        <w:jc w:val="both"/>
      </w:pPr>
    </w:p>
    <w:p w:rsidRDefault="00C5251D" w:rsidP="00C5251D" w:rsidR="00C5251D">
      <w:pPr>
        <w:numPr>
          <w:ilvl w:val="0"/>
          <w:numId w:val="1"/>
        </w:numPr>
        <w:ind w:hanging="425" w:left="709"/>
        <w:jc w:val="both"/>
      </w:pPr>
      <w:r>
        <w:t>Prodaju se nekretnine navedene u točci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Vrijednost nekretnina utvrđena je u iznosu kao pod točkom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Nekretnine iz točke I) ovog zaključka prodavat će se </w:t>
      </w:r>
      <w:r w:rsidRPr="00C5251D">
        <w:t>na ovom ročištu</w:t>
      </w:r>
      <w:r>
        <w:t xml:space="preserve"> za javnu dražbu po početnoj cijeni od:</w:t>
      </w:r>
    </w:p>
    <w:p w:rsidRDefault="00C5251D" w:rsidP="00C5251D" w:rsidR="00C5251D">
      <w:pPr>
        <w:pStyle w:val="Odlomakpopisa"/>
        <w:ind w:hanging="425" w:left="709"/>
      </w:pPr>
    </w:p>
    <w:p w:rsidRDefault="00C5251D" w:rsidP="00C5251D" w:rsidR="00C5251D" w:rsidRPr="00F87EA2">
      <w:pPr>
        <w:pStyle w:val="Odlomakpopisa"/>
        <w:numPr>
          <w:ilvl w:val="0"/>
          <w:numId w:val="7"/>
        </w:numPr>
        <w:tabs>
          <w:tab w:pos="993" w:val="left"/>
        </w:tabs>
        <w:ind w:hanging="284" w:left="993"/>
        <w:jc w:val="both"/>
      </w:pPr>
      <w:r w:rsidRPr="00DC3136">
        <w:t xml:space="preserve">Nekretnina iz točke </w:t>
      </w:r>
      <w:r>
        <w:rPr>
          <w:b/>
        </w:rPr>
        <w:t>I) a</w:t>
      </w:r>
      <w:r w:rsidRPr="00DC3136">
        <w:rPr>
          <w:b/>
        </w:rPr>
        <w:t>)</w:t>
      </w:r>
      <w:r w:rsidRPr="00DC3136">
        <w:t xml:space="preserve"> ovog zaključka upisana u </w:t>
      </w:r>
      <w:r w:rsidRPr="00DC3136">
        <w:rPr>
          <w:b/>
        </w:rPr>
        <w:t>zk</w:t>
      </w:r>
      <w:r>
        <w:rPr>
          <w:b/>
        </w:rPr>
        <w:t>.</w:t>
      </w:r>
      <w:r w:rsidRPr="00DC3136">
        <w:rPr>
          <w:b/>
        </w:rPr>
        <w:t xml:space="preserve"> ul. 2510</w:t>
      </w:r>
      <w:r w:rsidRPr="00DC3136">
        <w:t xml:space="preserve"> k.o. Marija Bistrica, kat.čest. br. 623/1 </w:t>
      </w:r>
      <w:r w:rsidRPr="003C027F">
        <w:t xml:space="preserve">PARKIRALIŠTE STUBIČKA CESTA br. 3, U M. BISTRICI, površine 1635 čhv, po cijeni od </w:t>
      </w:r>
      <w:r w:rsidR="004F7B27">
        <w:rPr>
          <w:b/>
          <w:u w:val="single"/>
        </w:rPr>
        <w:t>193.900,00</w:t>
      </w:r>
      <w:r w:rsidRPr="00F87EA2">
        <w:rPr>
          <w:b/>
          <w:u w:val="single"/>
        </w:rPr>
        <w:t xml:space="preserve"> kuna.</w:t>
      </w:r>
    </w:p>
    <w:p w:rsidRDefault="00C5251D" w:rsidP="00C5251D" w:rsidR="00C5251D" w:rsidRPr="003C027F">
      <w:pPr>
        <w:ind w:left="709"/>
        <w:jc w:val="both"/>
      </w:pPr>
    </w:p>
    <w:p w:rsidRDefault="00C5251D" w:rsidP="00C5251D" w:rsidR="00C5251D" w:rsidRPr="003C027F">
      <w:pPr>
        <w:pStyle w:val="Odlomakpopisa"/>
        <w:numPr>
          <w:ilvl w:val="0"/>
          <w:numId w:val="7"/>
        </w:numPr>
        <w:tabs>
          <w:tab w:pos="993" w:val="left"/>
        </w:tabs>
        <w:ind w:hanging="284" w:left="993"/>
        <w:jc w:val="both"/>
      </w:pPr>
      <w:r w:rsidRPr="003C027F">
        <w:t xml:space="preserve">Nekretnina iz točke </w:t>
      </w:r>
      <w:r w:rsidRPr="003C027F">
        <w:rPr>
          <w:b/>
        </w:rPr>
        <w:t>I) b)</w:t>
      </w:r>
      <w:r w:rsidRPr="003C027F">
        <w:t xml:space="preserve"> ovog zaključka upisana u </w:t>
      </w:r>
      <w:r w:rsidRPr="003C027F">
        <w:rPr>
          <w:b/>
        </w:rPr>
        <w:t>zk. ul. 2509</w:t>
      </w:r>
      <w:r w:rsidRPr="003C027F">
        <w:t xml:space="preserve"> k.o. Marija Bistrica, ½ dijela kat.čest. br. 623/2 PUT STUBIČKA CESTA br. 3, U MARIJI BISTRICI,  površine 996 m2, po cijeni od </w:t>
      </w:r>
      <w:r w:rsidR="004F7B27">
        <w:rPr>
          <w:b/>
          <w:u w:val="single"/>
        </w:rPr>
        <w:t>3.332,00</w:t>
      </w:r>
      <w:r w:rsidRPr="00F87EA2">
        <w:rPr>
          <w:b/>
          <w:u w:val="single"/>
        </w:rPr>
        <w:t xml:space="preserve"> kn.</w:t>
      </w:r>
    </w:p>
    <w:p w:rsidRDefault="00C5251D" w:rsidP="00C5251D" w:rsidR="00C5251D" w:rsidRPr="00DC3136">
      <w:pPr>
        <w:ind w:hanging="425" w:left="709"/>
        <w:jc w:val="both"/>
      </w:pPr>
    </w:p>
    <w:p w:rsidRDefault="00C5251D" w:rsidP="00C5251D" w:rsidR="00C5251D">
      <w:pPr>
        <w:numPr>
          <w:ilvl w:val="0"/>
          <w:numId w:val="1"/>
        </w:numPr>
        <w:ind w:hanging="425" w:left="709"/>
        <w:jc w:val="both"/>
      </w:pPr>
      <w:r>
        <w:t>Sve poreze i pristojbe u svezi s prodajom nekretnina snosi kupac.</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F87EA2">
        <w:rPr>
          <w:b/>
          <w:u w:val="single"/>
        </w:rPr>
        <w:t>10 %</w:t>
      </w:r>
      <w:r w:rsidR="00F87EA2">
        <w:rPr>
          <w:b/>
          <w:u w:val="single"/>
        </w:rPr>
        <w:t xml:space="preserve"> od</w:t>
      </w:r>
      <w:r w:rsidRPr="00F87EA2">
        <w:rPr>
          <w:b/>
          <w:u w:val="single"/>
        </w:rPr>
        <w:t xml:space="preserve"> </w:t>
      </w:r>
      <w:r w:rsidR="00F87EA2">
        <w:rPr>
          <w:b/>
          <w:u w:val="single"/>
        </w:rPr>
        <w:t>prodajne</w:t>
      </w:r>
      <w:r w:rsidRPr="00F87EA2">
        <w:rPr>
          <w:b/>
          <w:u w:val="single"/>
        </w:rPr>
        <w:t xml:space="preserve"> vrijednosti</w:t>
      </w:r>
      <w:r w:rsidRPr="002048C5">
        <w:t xml:space="preserve">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 xml:space="preserve">redoče stečajnom sucu prije početka dražbe. Punomoćnici ponuditelja mogu sudjelovati na dražbi samo uz ovjerenu specijalnu punomoć. </w:t>
      </w:r>
      <w:r w:rsidRPr="002048C5">
        <w:t>S</w:t>
      </w:r>
      <w:r>
        <w:t xml:space="preserve">udionicima dražbe koji ne uspiju u nadmetanju, jamčevina 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 xml:space="preserve">. Na jamčevinu se ne obračunavaju kamate. </w:t>
      </w:r>
    </w:p>
    <w:p w:rsidRDefault="00C5251D" w:rsidP="00C5251D" w:rsidR="00C5251D">
      <w:pPr>
        <w:tabs>
          <w:tab w:pos="2430" w:val="left"/>
        </w:tabs>
        <w:ind w:hanging="425" w:left="709"/>
        <w:jc w:val="both"/>
      </w:pPr>
      <w:r>
        <w:tab/>
      </w:r>
    </w:p>
    <w:p w:rsidRDefault="00C5251D" w:rsidP="00C5251D" w:rsidR="00C5251D">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rsidR="00F87EA2">
        <w:t>roku od 30</w:t>
      </w:r>
      <w:r w:rsidRPr="002048C5">
        <w:t xml:space="preserve"> dana od </w:t>
      </w:r>
      <w:r>
        <w:t xml:space="preserve">pravomoćnosti rješenja o dosudi.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C5251D" w:rsidP="00C5251D" w:rsidR="00C5251D">
      <w:pPr>
        <w:ind w:hanging="425" w:left="709"/>
        <w:jc w:val="both"/>
      </w:pPr>
    </w:p>
    <w:p w:rsidRDefault="00C5251D" w:rsidP="00C5251D" w:rsidR="00C5251D">
      <w:pPr>
        <w:numPr>
          <w:ilvl w:val="0"/>
          <w:numId w:val="1"/>
        </w:numPr>
        <w:ind w:hanging="425" w:left="709"/>
        <w:jc w:val="both"/>
      </w:pPr>
      <w: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U rješenju o dosudi nekretnina sud će odrediti da se nakon pravomoćnosti toga rješenja i nakon što kupac položi kupovninu, u zemljišnim knjigama upisati u njegovu </w:t>
      </w:r>
      <w:r>
        <w:lastRenderedPageBreak/>
        <w:t>korist pravo vlasništva na dosuđenim nekretninama, te brisati prava i terete na nekretninama koji prestaju njihovom prodajom.</w:t>
      </w:r>
    </w:p>
    <w:p w:rsidRDefault="00C5251D" w:rsidP="00C5251D" w:rsidR="00C5251D">
      <w:pPr>
        <w:ind w:hanging="425" w:left="709"/>
        <w:jc w:val="both"/>
      </w:pPr>
    </w:p>
    <w:p w:rsidRDefault="00C5251D" w:rsidP="00C5251D" w:rsidR="00C5251D">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C5251D" w:rsidP="00C5251D" w:rsidR="00C5251D">
      <w:pPr>
        <w:ind w:hanging="425" w:left="709"/>
        <w:jc w:val="both"/>
      </w:pPr>
    </w:p>
    <w:p w:rsidRDefault="00C5251D" w:rsidP="00C5251D" w:rsidR="00C5251D">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C5251D" w:rsidP="00C5251D" w:rsidR="00C5251D">
      <w:pPr>
        <w:ind w:hanging="425" w:left="709"/>
        <w:jc w:val="both"/>
      </w:pPr>
    </w:p>
    <w:p w:rsidRDefault="00C5251D" w:rsidP="00C5251D" w:rsidR="00C5251D">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sidR="009219D8">
        <w:rPr>
          <w:i/>
        </w:rPr>
        <w:t>.</w:t>
      </w:r>
    </w:p>
    <w:p w:rsidRDefault="00C5251D" w:rsidP="00C5251D" w:rsidR="00C5251D">
      <w:pPr>
        <w:jc w:val="both"/>
      </w:pPr>
      <w:r>
        <w:tab/>
      </w:r>
      <w:r>
        <w:tab/>
      </w:r>
      <w:r>
        <w:tab/>
      </w:r>
      <w:r>
        <w:tab/>
      </w:r>
      <w:r>
        <w:tab/>
      </w:r>
    </w:p>
    <w:p w:rsidRDefault="00C5251D" w:rsidP="00C5251D" w:rsidR="00C5251D">
      <w:pPr>
        <w:jc w:val="center"/>
      </w:pPr>
      <w:r w:rsidRPr="002048C5">
        <w:t>Obrazloženje</w:t>
      </w:r>
    </w:p>
    <w:p w:rsidRDefault="00C5251D" w:rsidP="00C5251D" w:rsidR="00C5251D" w:rsidRPr="002048C5">
      <w:pPr>
        <w:jc w:val="center"/>
      </w:pPr>
    </w:p>
    <w:p w:rsidRDefault="00C5251D" w:rsidP="00C5251D" w:rsidR="00C5251D">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C5251D" w:rsidP="00C5251D" w:rsidR="00C5251D">
      <w:pPr>
        <w:jc w:val="both"/>
      </w:pPr>
      <w:r>
        <w:tab/>
        <w:t>Kako na dosadašnjim ročištima za javnu dražbu nije bilo zainteresiranih kupaca, t</w:t>
      </w:r>
      <w:r w:rsidR="00F87EA2">
        <w:t>o je određeno sljedeće ročište</w:t>
      </w:r>
      <w:r>
        <w:t xml:space="preserve">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C5251D" w:rsidP="00C5251D" w:rsidR="00C5251D">
      <w:pPr>
        <w:jc w:val="both"/>
      </w:pPr>
      <w:r>
        <w:tab/>
        <w:t>Kod prodaje u stečajnom postupku ne primjenjuju se odredbe Ovršnog zakona odnoseće na broj ročišta i visinu cijene.</w:t>
      </w:r>
    </w:p>
    <w:p w:rsidRDefault="00C5251D" w:rsidP="00C5251D" w:rsidR="00C5251D">
      <w:pPr>
        <w:jc w:val="both"/>
      </w:pPr>
    </w:p>
    <w:p w:rsidRDefault="00C5251D" w:rsidP="00C5251D" w:rsidR="00C5251D">
      <w:pPr>
        <w:jc w:val="center"/>
      </w:pPr>
      <w:r>
        <w:t xml:space="preserve">U </w:t>
      </w:r>
      <w:r w:rsidRPr="002048C5">
        <w:t>Zagreb</w:t>
      </w:r>
      <w:r w:rsidR="009219D8">
        <w:t xml:space="preserve">u, </w:t>
      </w:r>
      <w:r w:rsidR="00617D0C">
        <w:t>12. studenog</w:t>
      </w:r>
      <w:r w:rsidR="00715C6F">
        <w:t xml:space="preserve"> 2018. </w:t>
      </w:r>
    </w:p>
    <w:p w:rsidRDefault="00C5251D" w:rsidP="00C5251D" w:rsidR="00C5251D" w:rsidRPr="002048C5">
      <w:pPr>
        <w:jc w:val="both"/>
      </w:pPr>
      <w:r w:rsidRPr="002048C5">
        <w:tab/>
      </w:r>
      <w:r w:rsidRPr="002048C5">
        <w:tab/>
      </w:r>
      <w:r w:rsidRPr="002048C5">
        <w:tab/>
      </w:r>
      <w:r w:rsidRPr="002048C5">
        <w:tab/>
      </w:r>
      <w:r w:rsidRPr="002048C5">
        <w:tab/>
      </w:r>
      <w:r w:rsidRPr="002048C5">
        <w:tab/>
      </w:r>
      <w:r w:rsidRPr="002048C5">
        <w:tab/>
      </w:r>
      <w:r w:rsidRPr="002048C5">
        <w:tab/>
      </w:r>
      <w:r w:rsidRPr="002048C5">
        <w:tab/>
      </w:r>
      <w:r>
        <w:tab/>
        <w:t xml:space="preserve">  </w:t>
      </w:r>
      <w:r w:rsidRPr="002048C5">
        <w:t>SUDAC:</w:t>
      </w:r>
    </w:p>
    <w:p w:rsidRDefault="00C5251D" w:rsidP="00C5251D" w:rsidR="00C5251D">
      <w:pPr>
        <w:jc w:val="both"/>
      </w:pPr>
      <w:r w:rsidRPr="002048C5">
        <w:tab/>
      </w:r>
      <w:r w:rsidRPr="002048C5">
        <w:tab/>
      </w:r>
      <w:r w:rsidRPr="002048C5">
        <w:tab/>
      </w:r>
      <w:r w:rsidRPr="002048C5">
        <w:tab/>
      </w:r>
      <w:r w:rsidRPr="002048C5">
        <w:tab/>
      </w:r>
      <w:r w:rsidRPr="002048C5">
        <w:tab/>
      </w:r>
      <w:r w:rsidRPr="002048C5">
        <w:tab/>
      </w:r>
      <w:r w:rsidRPr="002048C5">
        <w:tab/>
      </w:r>
      <w:r>
        <w:t xml:space="preserve">     </w:t>
      </w:r>
      <w:r>
        <w:tab/>
        <w:t>Nevenka Siladi Rstić</w:t>
      </w:r>
      <w:r w:rsidR="00AB7437">
        <w:t>,v.r.</w:t>
      </w:r>
    </w:p>
    <w:p w:rsidRDefault="00C5251D" w:rsidP="00C5251D" w:rsidR="00C5251D" w:rsidRPr="0041532D">
      <w:pPr>
        <w:jc w:val="both"/>
        <w:rPr>
          <w:i/>
        </w:rPr>
      </w:pPr>
      <w:r w:rsidRPr="0041532D">
        <w:rPr>
          <w:i/>
        </w:rPr>
        <w:t>UPUTA O PRAVNOM LIJEKU:</w:t>
      </w:r>
    </w:p>
    <w:p w:rsidRDefault="00C5251D" w:rsidP="00C5251D" w:rsidR="00C5251D" w:rsidRPr="002048C5">
      <w:pPr>
        <w:jc w:val="both"/>
      </w:pPr>
      <w:r w:rsidRPr="0041532D">
        <w:rPr>
          <w:i/>
        </w:rPr>
        <w:t>Protiv ovog zaključka nije dopuštena žalba (čl.11.st.9. SZ).</w:t>
      </w:r>
      <w:r>
        <w:tab/>
      </w:r>
      <w:r>
        <w:tab/>
      </w:r>
      <w:r>
        <w:tab/>
      </w:r>
      <w:r>
        <w:tab/>
      </w:r>
    </w:p>
    <w:p w:rsidRDefault="00F70588" w:rsidP="00F70588" w:rsidR="00F70588">
      <w:pPr>
        <w:pStyle w:val="Odlomakpopisa"/>
        <w:ind w:left="284"/>
        <w:contextualSpacing/>
        <w:jc w:val="both"/>
      </w:pPr>
    </w:p>
    <w:p w:rsidRDefault="00AB7437" w:rsidR="00AB7437">
      <w:r>
        <w:tab/>
      </w:r>
      <w:r>
        <w:tab/>
      </w:r>
      <w:r>
        <w:tab/>
      </w:r>
      <w:r>
        <w:tab/>
      </w:r>
      <w:r>
        <w:tab/>
      </w:r>
      <w:r>
        <w:tab/>
      </w:r>
      <w:r>
        <w:tab/>
        <w:t>Za točnost otpravka-ovl. službenik</w:t>
      </w:r>
    </w:p>
    <w:p w:rsidRDefault="00AB7437" w:rsidR="00AB7437">
      <w:r>
        <w:tab/>
      </w:r>
      <w:r>
        <w:tab/>
      </w:r>
      <w:r>
        <w:tab/>
      </w:r>
      <w:r>
        <w:tab/>
      </w:r>
      <w:r>
        <w:tab/>
      </w:r>
      <w:r>
        <w:tab/>
      </w:r>
      <w:r>
        <w:tab/>
      </w:r>
      <w:r>
        <w:tab/>
      </w:r>
      <w:r>
        <w:tab/>
        <w:t>Vinka Mihalinčić</w:t>
      </w:r>
    </w:p>
    <w:p w:rsidRDefault="005F2067" w:rsidR="005F2067"/>
    <w:sectPr w:rsidSect="00052891" w:rsidR="005F2067">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F0B" w:rsidR="008D1E6A">
      <w:r>
        <w:separator/>
      </w:r>
    </w:p>
  </w:endnote>
  <w:endnote w:id="0" w:type="continuationSeparator">
    <w:p w:rsidRDefault="00D17F0B" w:rsidR="008D1E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F0B" w:rsidR="008D1E6A">
      <w:r>
        <w:separator/>
      </w:r>
    </w:p>
  </w:footnote>
  <w:footnote w:id="0" w:type="continuationSeparator">
    <w:p w:rsidRDefault="00D17F0B" w:rsidR="008D1E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743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437">
      <w:rPr>
        <w:rStyle w:val="Brojstranice"/>
        <w:noProof/>
      </w:rPr>
      <w:t>- 6 -</w:t>
    </w:r>
    <w:r>
      <w:rPr>
        <w:rStyle w:val="Brojstranice"/>
      </w:rPr>
      <w:fldChar w:fldCharType="end"/>
    </w:r>
  </w:p>
  <w:p w:rsidRDefault="00C5251D" w:rsidP="0041532D" w:rsidR="00E218E7" w:rsidRPr="009C3F4F">
    <w:pPr>
      <w:pStyle w:val="Zaglavlje"/>
      <w:ind w:right="360"/>
      <w:jc w:val="right"/>
      <w:rPr>
        <w:sz w:val="20"/>
      </w:rPr>
    </w:pPr>
    <w:r>
      <w:tab/>
    </w:r>
    <w:r>
      <w:tab/>
      <w:t>Poslovni broj: 47. St-1181/12-</w:t>
    </w:r>
    <w:r w:rsidR="00BD656F">
      <w:t>127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437" w:rsidP="002E09EE" w:rsidR="002E09EE">
    <w:pPr>
      <w:pStyle w:val="Zaglavlje"/>
    </w:pPr>
  </w:p>
  <w:p w:rsidRDefault="00AB7437" w:rsidP="002E09EE" w:rsidR="002E09EE">
    <w:pPr>
      <w:pStyle w:val="Zaglavlje"/>
    </w:pPr>
  </w:p>
  <w:p w:rsidRDefault="00C5251D" w:rsidP="002E09EE" w:rsidR="002E09EE">
    <w:pPr>
      <w:pStyle w:val="Zaglavlje"/>
      <w:rPr>
        <w:sz w:val="20"/>
      </w:rPr>
    </w:pPr>
    <w:r>
      <w:tab/>
    </w:r>
    <w:r>
      <w:tab/>
      <w:t xml:space="preserve"> Poslovni broj: 47. St-1181/12-</w:t>
    </w:r>
    <w:r w:rsidR="00BD656F">
      <w:t>127</w:t>
    </w:r>
  </w:p>
  <w:p w:rsidRDefault="00C5251D"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B7437" w:rsidP="002E09EE" w:rsidR="002E09EE">
    <w:pPr>
      <w:pStyle w:val="Zaglavlje"/>
    </w:pPr>
  </w:p>
  <w:p w:rsidRDefault="00AB7437" w:rsidP="002E09EE" w:rsidR="002E09EE">
    <w:pPr>
      <w:pStyle w:val="Zaglavlje"/>
    </w:pPr>
  </w:p>
  <w:p w:rsidRDefault="00AB7437" w:rsidP="002E09EE" w:rsidR="002E09EE">
    <w:pPr>
      <w:pStyle w:val="Zaglavlje"/>
    </w:pPr>
  </w:p>
  <w:p w:rsidRDefault="00AB7437" w:rsidP="002E09EE" w:rsidR="002E09EE">
    <w:pPr>
      <w:pStyle w:val="Zaglavlje"/>
    </w:pPr>
  </w:p>
  <w:p w:rsidRDefault="00AB7437" w:rsidP="002E09EE" w:rsidR="002E09EE">
    <w:pPr>
      <w:pStyle w:val="Zaglavlje"/>
    </w:pPr>
  </w:p>
  <w:p w:rsidRDefault="00C5251D" w:rsidP="002E09EE" w:rsidR="002E09EE" w:rsidRPr="00953077">
    <w:pPr>
      <w:pStyle w:val="Zaglavlje"/>
      <w:ind w:left="426"/>
    </w:pPr>
    <w:r w:rsidRPr="00953077">
      <w:t>REPUBLIKA HRVAT</w:t>
    </w:r>
    <w:r>
      <w:t>S</w:t>
    </w:r>
    <w:r w:rsidRPr="00953077">
      <w:t>KA</w:t>
    </w:r>
  </w:p>
  <w:p w:rsidRDefault="00C5251D" w:rsidP="002E09EE" w:rsidR="002E09EE">
    <w:pPr>
      <w:pStyle w:val="Zaglavlje"/>
      <w:ind w:left="426"/>
    </w:pPr>
    <w:r w:rsidRPr="00953077">
      <w:t>Trgovački sud u Zagrebu</w:t>
    </w:r>
  </w:p>
  <w:p w:rsidRDefault="00C5251D" w:rsidP="002E09EE" w:rsidR="00FC1EDB">
    <w:pPr>
      <w:pStyle w:val="Zaglavlje"/>
      <w:ind w:left="426"/>
    </w:pPr>
    <w:r w:rsidRPr="00953077">
      <w:t>Zagreb</w:t>
    </w:r>
    <w:r>
      <w:t>, Amruševa 2/II, desno (p.p. 432</w:t>
    </w:r>
    <w:r w:rsidRPr="00953077">
      <w:t>)</w:t>
    </w:r>
    <w:r w:rsidRPr="00E96BCB">
      <w:tab/>
    </w:r>
    <w:r w:rsidRPr="00E96BCB">
      <w:tab/>
    </w:r>
    <w:r w:rsidRPr="00E96BCB">
      <w:tab/>
    </w:r>
    <w:r w:rsidRPr="00E96BCB">
      <w:tab/>
    </w:r>
    <w:r w:rsidRPr="00E96BCB">
      <w:tab/>
    </w:r>
    <w:r w:rsidRPr="00E96BCB">
      <w:tab/>
    </w:r>
    <w:r w:rsidRPr="00E96BCB">
      <w:tab/>
    </w:r>
    <w:r w:rsidRPr="00E96BCB">
      <w:tab/>
    </w:r>
    <w:r w:rsidRPr="00E96BCB">
      <w:tab/>
    </w:r>
    <w:r w:rsidRPr="00E96BCB">
      <w:tab/>
      <w:t xml:space="preserve">  Zagreb,</w:t>
    </w:r>
    <w:r>
      <w:t xml:space="preserve"> Amruševa  II/2</w:t>
    </w:r>
    <w:r>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D176E2"/>
    <w:multiLevelType w:val="hybridMultilevel"/>
    <w:tmpl w:val="F25C6170"/>
    <w:lvl w:tplc="39C6B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E46A2B"/>
    <w:multiLevelType w:val="hybridMultilevel"/>
    <w:tmpl w:val="89A01EE0"/>
    <w:lvl w:tplc="33187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DFB404E"/>
    <w:multiLevelType w:val="hybridMultilevel"/>
    <w:tmpl w:val="4BBCBD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67573B"/>
    <w:multiLevelType w:val="hybridMultilevel"/>
    <w:tmpl w:val="809C7CC6"/>
    <w:lvl w:tplc="2F2E48A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616F82"/>
    <w:multiLevelType w:val="hybridMultilevel"/>
    <w:tmpl w:val="4A7CCB6C"/>
    <w:lvl w:tplc="DC24CC46"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3">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21C2AFC"/>
    <w:multiLevelType w:val="hybridMultilevel"/>
    <w:tmpl w:val="DF22C2CA"/>
    <w:lvl w:tplc="ECCE40D0" w:ilvl="0">
      <w:start w:val="17"/>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6">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7"/>
  </w:num>
  <w:num w:numId="3">
    <w:abstractNumId w:val="6"/>
  </w:num>
  <w:num w:numId="4">
    <w:abstractNumId w:val="16"/>
  </w:num>
  <w:num w:numId="5">
    <w:abstractNumId w:val="4"/>
  </w:num>
  <w:num w:numId="6">
    <w:abstractNumId w:val="14"/>
  </w:num>
  <w:num w:numId="7">
    <w:abstractNumId w:val="1"/>
  </w:num>
  <w:num w:numId="8">
    <w:abstractNumId w:val="2"/>
  </w:num>
  <w:num w:numId="9">
    <w:abstractNumId w:val="5"/>
  </w:num>
  <w:num w:numId="10">
    <w:abstractNumId w:val="0"/>
  </w:num>
  <w:num w:numId="11">
    <w:abstractNumId w:val="3"/>
  </w:num>
  <w:num w:numId="12">
    <w:abstractNumId w:val="11"/>
  </w:num>
  <w:num w:numId="13">
    <w:abstractNumId w:val="18"/>
  </w:num>
  <w:num w:numId="14">
    <w:abstractNumId w:val="19"/>
  </w:num>
  <w:num w:numId="15">
    <w:abstractNumId w:val="10"/>
  </w:num>
  <w:num w:numId="16">
    <w:abstractNumId w:val="9"/>
  </w:num>
  <w:num w:numId="17">
    <w:abstractNumId w:val="7"/>
  </w:num>
  <w:num w:numId="18">
    <w:abstractNumId w:val="8"/>
  </w:num>
  <w:num w:numId="19">
    <w:abstractNumId w:val="12"/>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51D"/>
    <w:rsid w:val="00031B63"/>
    <w:rsid w:val="00105837"/>
    <w:rsid w:val="001677ED"/>
    <w:rsid w:val="003E3A77"/>
    <w:rsid w:val="004F7B27"/>
    <w:rsid w:val="005F2067"/>
    <w:rsid w:val="00617D0C"/>
    <w:rsid w:val="00675E6E"/>
    <w:rsid w:val="00715C6F"/>
    <w:rsid w:val="007258F4"/>
    <w:rsid w:val="00875DC7"/>
    <w:rsid w:val="008D1E6A"/>
    <w:rsid w:val="009219D8"/>
    <w:rsid w:val="00AB7437"/>
    <w:rsid w:val="00B20476"/>
    <w:rsid w:val="00BD656F"/>
    <w:rsid w:val="00C5251D"/>
    <w:rsid w:val="00CB5B05"/>
    <w:rsid w:val="00D17F0B"/>
    <w:rsid w:val="00F00FD9"/>
    <w:rsid w:val="00F70588"/>
    <w:rsid w:val="00F87E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51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true"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true"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AB7437"/>
    <w:rPr>
      <w:color w:val="808080"/>
      <w:bdr w:space="0" w:sz="0" w:color="auto" w:val="none"/>
      <w:shd w:fill="auto" w:color="auto" w:val="clear"/>
    </w:rPr>
  </w:style>
  <w:style w:customStyle="true" w:styleId="eSPISCCParagraphDefaultFont" w:type="character">
    <w:name w:val="eSPIS_CC_Paragraph Default Font"/>
    <w:basedOn w:val="Zadanifontodlomka"/>
    <w:rsid w:val="00AB74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7437"/>
    <w:rPr>
      <w:b/>
      <w:bdr w:space="0" w:sz="0" w:color="auto" w:val="none"/>
      <w:shd w:fill="FFFFCC" w:color="auto" w:val="clear"/>
      <w:lang w:val="hr-HR"/>
    </w:rPr>
  </w:style>
  <w:style w:customStyle="true" w:styleId="PozadinaSvijetloCrvena" w:type="character">
    <w:name w:val="Pozadina_SvijetloCrvena"/>
    <w:basedOn w:val="eSPISCCParagraphDefaultFont"/>
    <w:rsid w:val="00AB74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74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51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1"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1"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AB7437"/>
    <w:rPr>
      <w:color w:val="808080"/>
      <w:bdr w:color="auto" w:space="0" w:sz="0" w:val="none"/>
      <w:shd w:color="auto" w:fill="auto" w:val="clear"/>
    </w:rPr>
  </w:style>
  <w:style w:customStyle="1" w:styleId="eSPISCCParagraphDefaultFont" w:type="character">
    <w:name w:val="eSPIS_CC_Paragraph Default Font"/>
    <w:basedOn w:val="Zadanifontodlomka"/>
    <w:rsid w:val="00AB74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7437"/>
    <w:rPr>
      <w:b/>
      <w:bdr w:color="auto" w:space="0" w:sz="0" w:val="none"/>
      <w:shd w:color="auto" w:fill="FFFFCC" w:val="clear"/>
      <w:lang w:val="hr-HR"/>
    </w:rPr>
  </w:style>
  <w:style w:customStyle="1" w:styleId="PozadinaSvijetloCrvena" w:type="character">
    <w:name w:val="Pozadina_SvijetloCrvena"/>
    <w:basedOn w:val="eSPISCCParagraphDefaultFont"/>
    <w:rsid w:val="00AB74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74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
3 kod n</izvorni_sadrzaj>
    <derivirana_varijabla naziv="DomainObject.Predmet.PrimjedbaSuca_1">VEZA 
ST-1380/13
3 kod n</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tem>CENTAR BANKA dioničko društvo u stečaju</item>
      <item>DAMIR MIKIĆ</item>
    </izvorni_sadrzaj>
    <derivirana_varijabla naziv="DomainObject.Predmet.OstaliListFormated_1">
      <item>Branko Petanjek</item>
      <item>RH,MF, Porezna uprava</item>
      <item>HBOR</item>
      <item>CENTAR BANKA dioničko društvo u stečaju</item>
      <item>DAMIR MIKIĆ</item>
    </derivirana_varijabla>
  </DomainObject.Predmet.OstaliListFormated>
  <DomainObject.Predmet.OstaliListFormatedOIB>
    <izvorni_sadrzaj>
      <item>Branko Petanjek, OIB 65439233259</item>
      <item>RH,MF, Porezna uprava</item>
      <item>HBOR, OIB </item>
      <item>CENTAR BANKA dioničko društvo u stečaju, OIB 89296739230</item>
      <item>DAMIR MIKIĆ</item>
    </izvorni_sadrzaj>
    <derivirana_varijabla naziv="DomainObject.Predmet.OstaliListFormatedOIB_1">
      <item>Branko Petanjek, OIB 65439233259</item>
      <item>RH,MF, Porezna uprava</item>
      <item>HBOR, OIB </item>
      <item>CENTAR BANKA dioničko društvo u stečaju, OIB 89296739230</item>
      <item>DAMIR MIKIĆ</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izvorni_sadrzaj>
    <derivirana_varijabla naziv="DomainObject.Predmet.OstaliListFormatedWithAdress_1">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derivirana_varijabla>
  </DomainObject.Predmet.OstaliListFormatedWithAdressOIB>
  <DomainObject.Predmet.OstaliListNazivFormated>
    <izvorni_sadrzaj>
      <item>Branko Petanjek</item>
      <item>RH,MF, Porezna uprava</item>
      <item>HBOR</item>
      <item>CENTAR BANKA dioničko društvo u stečaju</item>
      <item>DAMIR MIKIĆ</item>
    </izvorni_sadrzaj>
    <derivirana_varijabla naziv="DomainObject.Predmet.OstaliListNazivFormated_1">
      <item>Branko Petanjek</item>
      <item>RH,MF, Porezna uprava</item>
      <item>HBOR</item>
      <item>CENTAR BANKA dioničko društvo u stečaju</item>
      <item>DAMIR MIKIĆ</item>
    </derivirana_varijabla>
  </DomainObject.Predmet.OstaliListNazivFormated>
  <DomainObject.Predmet.OstaliListNazivFormatedOIB>
    <izvorni_sadrzaj>
      <item>Branko Petanjek, OIB 65439233259</item>
      <item>RH,MF, Porezna uprava</item>
      <item>HBOR, OIB </item>
      <item>CENTAR BANKA dioničko društvo u stečaju, OIB 89296739230</item>
      <item>DAMIR MIKIĆ</item>
    </izvorni_sadrzaj>
    <derivirana_varijabla naziv="DomainObject.Predmet.OstaliListNazivFormatedOIB_1">
      <item>Branko Petanjek, OIB 65439233259</item>
      <item>RH,MF, Porezna uprava</item>
      <item>HBOR, OIB </item>
      <item>CENTAR BANKA dioničko društvo u stečaju, OIB 89296739230</item>
      <item>DAMIR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tem>CENTAR BANKA dioničko društvo u stečaju</item>
      <item>DAMIR MIKIĆ</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item>CENTAR BANKA dioničko društvo u stečaju</item>
      <item>DAMIR MIKIĆ</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tem>, OIB 89296739230</item>
      <item>, OIB null</item>
    </izvorni_sadrzaj>
    <derivirana_varijabla naziv="DomainObject.Predmet.SudioniciListNazivOIB_1">
      <item>, OIB 78552160310</item>
      <item>, OIB 78552160310</item>
      <item>, OIB 65439233259</item>
      <item>, OIB null</item>
      <item>, OIB </item>
      <item>, OIB 18683136487</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3. rujna 2018.</izvorni_sadrzaj>
    <derivirana_varijabla naziv="DomainObject.PredzadnjaOdlukaIzPredmeta.DatumDonosenjaOdluke_1">3. rujna 2018.</derivirana_varijabla>
  </DomainObject.PredzadnjaOdlukaIzPredmeta.DatumDonosenjaOdluke>
  <DomainObject.PredzadnjaOdlukaIzPredmeta.Oznaka>
    <izvorni_sadrzaj>St-1181/2012-122</izvorni_sadrzaj>
    <derivirana_varijabla naziv="DomainObject.PredzadnjaOdlukaIzPredmeta.Oznaka_1">St-1181/2012-122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2379</properties:Words>
  <properties:Characters>13012</properties:Characters>
  <properties:Lines>277</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2018-11-12T08:29:00Z</dcterms:created>
  <dc:creator>Monika Grbac</dc:creator>
  <cp:lastModifiedBy>Vinka Mihalinčić</cp:lastModifiedBy>
  <cp:lastPrinted>2018-11-12T08:31:00Z</cp:lastPrinted>
  <dcterms:modified xmlns:xsi="http://www.w3.org/2001/XMLSchema-instance" xsi:type="dcterms:W3CDTF">2018-11-12T08:31:00Z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(11 zaključak o prodaji - jedanaesta j.d.docx)</vt:lpwstr>
  </prop:property>
  <prop:property name="CC_coloring" pid="4" fmtid="{D5CDD505-2E9C-101B-9397-08002B2CF9AE}">
    <vt:bool>false</vt:bool>
  </prop:property>
  <prop:property name="BrojStranica" pid="5" fmtid="{D5CDD505-2E9C-101B-9397-08002B2CF9AE}">
    <vt:i4>6</vt:i4>
  </prop:property>
</prop:Properties>
</file>