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3802" w14:paraId="c973802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E6D6E">
        <w:rPr>
          <w:b/>
          <w:lang w:val="hr-HR"/>
        </w:rPr>
        <w:t>197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E6D6E">
        <w:rPr>
          <w:lang w:val="hr-HR"/>
        </w:rPr>
        <w:t>DERIVACIJA PLUS d.o.o. Split, Krešimirova 9</w:t>
      </w:r>
      <w:r w:rsidR="00555BE4">
        <w:rPr>
          <w:lang w:val="hr-HR"/>
        </w:rPr>
        <w:t xml:space="preserve">, OIB: </w:t>
      </w:r>
      <w:r w:rsidR="002E6D6E">
        <w:rPr>
          <w:lang w:val="hr-HR"/>
        </w:rPr>
        <w:t>83732691387</w:t>
      </w:r>
      <w:r w:rsidR="005E5BE0">
        <w:rPr>
          <w:lang w:val="hr-HR"/>
        </w:rPr>
        <w:t xml:space="preserve">, MBS: </w:t>
      </w:r>
      <w:r w:rsidR="002E6D6E">
        <w:rPr>
          <w:lang w:val="hr-HR"/>
        </w:rPr>
        <w:t>060239152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2B520B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6D6E">
        <w:rPr>
          <w:lang w:val="hr-HR"/>
        </w:rPr>
        <w:t>DERIVACIJA PLUS d.o.o. Split, Krešimirova 9, OIB: 83732691387</w:t>
      </w:r>
      <w:r w:rsidR="002876D4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FC0E5F">
        <w:rPr>
          <w:lang w:val="hr-HR"/>
        </w:rPr>
        <w:t>2</w:t>
      </w:r>
      <w:r w:rsidR="00D14E76">
        <w:rPr>
          <w:lang w:val="hr-HR"/>
        </w:rPr>
        <w:t xml:space="preserve">. </w:t>
      </w:r>
      <w:r w:rsidR="00FC0E5F">
        <w:rPr>
          <w:lang w:val="hr-HR"/>
        </w:rPr>
        <w:t>ožujka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E6D6E">
        <w:rPr>
          <w:lang w:val="hr-HR"/>
        </w:rPr>
        <w:t>23.065,83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B520B">
        <w:rPr>
          <w:lang w:val="hr-HR"/>
        </w:rPr>
        <w:t xml:space="preserve">16.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B4F39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76D4"/>
    <w:rsid w:val="002B520B"/>
    <w:rsid w:val="002D048F"/>
    <w:rsid w:val="002E3193"/>
    <w:rsid w:val="002E6D6E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3B12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18CD"/>
    <w:rsid w:val="006D2496"/>
    <w:rsid w:val="006D261A"/>
    <w:rsid w:val="006E3551"/>
    <w:rsid w:val="006E7905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11CA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0E5F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F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4F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4F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4F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DERIVACIJA PLUS d.o.o. za dizajniranje i proizvodnju namještaja</izvorni_sadrzaj>
    <derivirana_varijabla naziv="DomainObject.Predmet.ProtustrankaFormated_1">  DERIVACIJA PLUS d.o.o. za dizajniranje i proizvodnju namještaja</derivirana_varijabla>
  </DomainObject.Predmet.ProtustrankaFormated>
  <DomainObject.Predmet.ProtustrankaFormatedOIB>
    <izvorni_sadrzaj>  DERIVACIJA PLUS d.o.o. za dizajniranje i proizvodnju namještaja, OIB 83732691387</izvorni_sadrzaj>
    <derivirana_varijabla naziv="DomainObject.Predmet.ProtustrankaFormatedOIB_1">  DERIVACIJA PLUS d.o.o. za dizajniranje i proizvodnju namještaja, OIB 83732691387</derivirana_varijabla>
  </DomainObject.Predmet.ProtustrankaFormatedOIB>
  <DomainObject.Predmet.ProtustrankaFormatedWithAdress>
    <izvorni_sadrzaj> DERIVACIJA PLUS d.o.o. za dizajniranje i proizvodnju namještaja, Krešimirova 9, 21000 Split</izvorni_sadrzaj>
    <derivirana_varijabla naziv="DomainObject.Predmet.ProtustrankaFormatedWithAdress_1"> DERIVACIJA PLUS d.o.o. za dizajniranje i proizvodnju namještaja, Krešimirova 9, 21000 Split</derivirana_varijabla>
  </DomainObject.Predmet.ProtustrankaFormatedWithAdress>
  <DomainObject.Predmet.ProtustrankaFormatedWithAdressOIB>
    <izvorni_sadrzaj> DERIVACIJA PLUS d.o.o. za dizajniranje i proizvodnju namještaja, OIB 83732691387, Krešimirova 9, 21000 Split</izvorni_sadrzaj>
    <derivirana_varijabla naziv="DomainObject.Predmet.ProtustrankaFormatedWithAdressOIB_1"> DERIVACIJA PLUS d.o.o. za dizajniranje i proizvodnju namještaja, OIB 83732691387, Krešimirova 9, 21000 Split</derivirana_varijabla>
  </DomainObject.Predmet.ProtustrankaFormatedWithAdressOIB>
  <DomainObject.Predmet.ProtustrankaWithAdress>
    <izvorni_sadrzaj>DERIVACIJA PLUS d.o.o. za dizajniranje i proizvodnju namještaja Krešimirova 9, 21000 Split</izvorni_sadrzaj>
    <derivirana_varijabla naziv="DomainObject.Predmet.ProtustrankaWithAdress_1">DERIVACIJA PLUS d.o.o. za dizajniranje i proizvodnju namještaja Krešimirova 9, 21000 Split</derivirana_varijabla>
  </DomainObject.Predmet.ProtustrankaWithAdress>
  <DomainObject.Predmet.ProtustrankaWithAdressOIB>
    <izvorni_sadrzaj>DERIVACIJA PLUS d.o.o. za dizajniranje i proizvodnju namještaja, OIB 83732691387, Krešimirova 9, 21000 Split</izvorni_sadrzaj>
    <derivirana_varijabla naziv="DomainObject.Predmet.ProtustrankaWithAdressOIB_1">DERIVACIJA PLUS d.o.o. za dizajniranje i proizvodnju namještaja, OIB 83732691387, Krešimirova 9, 21000 Split</derivirana_varijabla>
  </DomainObject.Predmet.ProtustrankaWithAdressOIB>
  <DomainObject.Predmet.ProtustrankaNazivFormated>
    <izvorni_sadrzaj>DERIVACIJA PLUS d.o.o. za dizajniranje i proizvodnju namještaja</izvorni_sadrzaj>
    <derivirana_varijabla naziv="DomainObject.Predmet.ProtustrankaNazivFormated_1">DERIVACIJA PLUS d.o.o. za dizajniranje i proizvodnju namještaja</derivirana_varijabla>
  </DomainObject.Predmet.ProtustrankaNazivFormated>
  <DomainObject.Predmet.ProtustrankaNazivFormatedOIB>
    <izvorni_sadrzaj>DERIVACIJA PLUS d.o.o. za dizajniranje i proizvodnju namještaja, OIB 83732691387</izvorni_sadrzaj>
    <derivirana_varijabla naziv="DomainObject.Predmet.ProtustrankaNazivFormatedOIB_1">DERIVACIJA PLUS d.o.o. za dizajniranje i proizvodnju namještaja, OIB 83732691387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23065.83</izvorni_sadrzaj>
    <derivirana_varijabla naziv="DomainObject.Predmet.TrenutnaVrijednost_1">23065.83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DERIVACIJA PLUS d.o.o. za dizajniranje i proizvodnju namještaja</item>
    </izvorni_sadrzaj>
    <derivirana_varijabla naziv="DomainObject.Predmet.ProtuStrankaListFormated_1">
      <item>DERIVACIJA PLUS d.o.o. za dizajniranje i proizvodnju namještaja</item>
    </derivirana_varijabla>
  </DomainObject.Predmet.ProtuStrankaListFormated>
  <DomainObject.Predmet.ProtuStrankaListFormatedOIB>
    <izvorni_sadrzaj>
      <item>DERIVACIJA PLUS d.o.o. za dizajniranje i proizvodnju namještaja, OIB 83732691387</item>
    </izvorni_sadrzaj>
    <derivirana_varijabla naziv="DomainObject.Predmet.ProtuStrankaListFormatedOIB_1">
      <item>DERIVACIJA PLUS d.o.o. za dizajniranje i proizvodnju namještaja, OIB 83732691387</item>
    </derivirana_varijabla>
  </DomainObject.Predmet.ProtuStrankaListFormatedOIB>
  <DomainObject.Predmet.ProtuStrankaListFormatedWithAdress>
    <izvorni_sadrzaj>
      <item>DERIVACIJA PLUS d.o.o. za dizajniranje i proizvodnju namještaja, Krešimirova 9, 21000 Split</item>
    </izvorni_sadrzaj>
    <derivirana_varijabla naziv="DomainObject.Predmet.ProtuStrankaListFormatedWithAdress_1">
      <item>DERIVACIJA PLUS d.o.o. za dizajniranje i proizvodnju namještaja, Krešimirova 9, 21000 Split</item>
    </derivirana_varijabla>
  </DomainObject.Predmet.ProtuStrankaListFormatedWithAdress>
  <DomainObject.Predmet.ProtuStrankaListFormatedWithAdressOIB>
    <izvorni_sadrzaj>
      <item>DERIVACIJA PLUS d.o.o. za dizajniranje i proizvodnju namještaja, OIB 83732691387, Krešimirova 9, 21000 Split</item>
    </izvorni_sadrzaj>
    <derivirana_varijabla naziv="DomainObject.Predmet.ProtuStrankaListFormatedWithAdressOIB_1">
      <item>DERIVACIJA PLUS d.o.o. za dizajniranje i proizvodnju namještaja, OIB 83732691387, Krešimirova 9, 21000 Split</item>
    </derivirana_varijabla>
  </DomainObject.Predmet.ProtuStrankaListFormatedWithAdressOIB>
  <DomainObject.Predmet.ProtuStrankaListNazivFormated>
    <izvorni_sadrzaj>
      <item>DERIVACIJA PLUS d.o.o. za dizajniranje i proizvodnju namještaja</item>
    </izvorni_sadrzaj>
    <derivirana_varijabla naziv="DomainObject.Predmet.ProtuStrankaListNazivFormated_1">
      <item>DERIVACIJA PLUS d.o.o. za dizajniranje i proizvodnju namještaja</item>
    </derivirana_varijabla>
  </DomainObject.Predmet.ProtuStrankaListNazivFormated>
  <DomainObject.Predmet.ProtuStrankaListNazivFormatedOIB>
    <izvorni_sadrzaj>
      <item>DERIVACIJA PLUS d.o.o. za dizajniranje i proizvodnju namještaja, OIB 83732691387</item>
    </izvorni_sadrzaj>
    <derivirana_varijabla naziv="DomainObject.Predmet.ProtuStrankaListNazivFormatedOIB_1">
      <item>DERIVACIJA PLUS d.o.o. za dizajniranje i proizvodnju namještaja, OIB 83732691387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DERIVACIJA PLUS d.o.o. za dizajniranje i proizvodnju namještaja</izvorni_sadrzaj>
    <derivirana_varijabla naziv="DomainObject.Predmet.ProtustrankaIDrugi_1">DERIVACIJA PLUS d.o.o. za dizajniranje i proizvodnju namještaja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DERIVACIJA PLUS d.o.o. za dizajniranje i proizvodnju namještaja, OIB 83732691387, Krešimirova 9, 21000 Split</izvorni_sadrzaj>
    <derivirana_varijabla naziv="DomainObject.Predmet.ProtustrankaIDrugiAdressOIB_1">DERIVACIJA PLUS d.o.o. za dizajniranje i proizvodnju namještaja, OIB 83732691387, Krešimirova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DERIVACIJA PLUS d.o.o. za dizajniranje i proizvodnju namještaja</item>
      <item>FINANCIJSKA AGENCIJA, RC SPLIT</item>
    </izvorni_sadrzaj>
    <derivirana_varijabla naziv="DomainObject.Predmet.SudioniciListNaziv_1">
      <item>DERIVACIJA PLUS d.o.o. za dizajniranje i proizvodnju namještaja</item>
      <item>FINANCIJSKA AGENCIJA, RC SPLIT</item>
    </derivirana_varijabla>
  </DomainObject.Predmet.SudioniciListNaziv>
  <DomainObject.Predmet.SudioniciListAdressOIB>
    <izvorni_sadrzaj>
      <item>DERIVACIJA PLUS d.o.o. za dizajniranje i proizvodnju namještaja, OIB 83732691387, Krešimirova 9,21000 Split</item>
      <item>FINANCIJSKA AGENCIJA, RC SPLIT, OIB 85821130368, Mažuranićevo šetalište 24 b,21000 Split</item>
    </izvorni_sadrzaj>
    <derivirana_varijabla naziv="DomainObject.Predmet.SudioniciListAdressOIB_1">
      <item>DERIVACIJA PLUS d.o.o. za dizajniranje i proizvodnju namještaja, OIB 83732691387, Krešimirova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83732691387</item>
      <item>, OIB 85821130368</item>
    </izvorni_sadrzaj>
    <derivirana_varijabla naziv="DomainObject.Predmet.SudioniciListNazivOIB_1">
      <item>, OIB 83732691387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2EA42-35B6-45E0-B4CB-8ADBEFF09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1766</properties:Characters>
  <properties:Lines>50</properties:Lines>
  <properties:Paragraphs>16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2018-03-05T09:41:00Z</cp:lastPrinted>
  <dcterms:modified xmlns:xsi="http://www.w3.org/2001/XMLSchema-instance" xsi:type="dcterms:W3CDTF">2018-03-16T08:23:00Z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