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7469" w14:paraId="fb67469" w:rsidRDefault="00461580" w:rsidP="00461580" w:rsidR="0046158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580" w:rsidP="00461580" w:rsidR="0046158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61580" w:rsidP="00461580" w:rsidR="0046158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61580" w:rsidP="00461580" w:rsidR="0046158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61580" w:rsidP="00461580" w:rsidR="0046158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61580" w:rsidP="00461580" w:rsidR="0046158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61580" w:rsidP="00461580" w:rsidR="00461580" w:rsidRPr="005D578C">
      <w:pPr>
        <w:jc w:val="center"/>
        <w:rPr>
          <w:rFonts w:cs="Times New Roman" w:eastAsia="Times New Roman"/>
          <w:szCs w:val="24"/>
        </w:rPr>
      </w:pPr>
    </w:p>
    <w:p w:rsidRDefault="00461580" w:rsidP="00461580" w:rsidR="0046158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61580" w:rsidP="00461580" w:rsidR="00461580" w:rsidRPr="005D578C">
      <w:pPr>
        <w:rPr>
          <w:rFonts w:cs="Times New Roman" w:eastAsia="Times New Roman"/>
          <w:szCs w:val="24"/>
        </w:rPr>
      </w:pPr>
    </w:p>
    <w:p w:rsidRDefault="00461580" w:rsidP="00461580" w:rsidR="0046158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791825" w:rsidRPr="00791825">
        <w:rPr>
          <w:i/>
          <w:iCs/>
        </w:rPr>
        <w:t xml:space="preserve"> </w:t>
      </w:r>
      <w:r w:rsidR="00791825" w:rsidRPr="00791825">
        <w:rPr>
          <w:iCs/>
        </w:rPr>
        <w:t>na temelju prijedloga sudske savjetnice Mihaele Kaligari,</w:t>
      </w:r>
      <w:r w:rsidRPr="00791825">
        <w:t xml:space="preserve"> </w:t>
      </w:r>
      <w:r w:rsidRPr="00791825">
        <w:rPr>
          <w:rFonts w:cs="Times New Roman" w:eastAsia="Times New Roman"/>
          <w:szCs w:val="24"/>
        </w:rPr>
        <w:t>u skraćenom stečajnom postupku nad pravnom os</w:t>
      </w:r>
      <w:r w:rsidRPr="005D578C">
        <w:rPr>
          <w:rFonts w:cs="Times New Roman" w:eastAsia="Times New Roman"/>
          <w:szCs w:val="24"/>
        </w:rPr>
        <w:t>obom (dužnikom)</w:t>
      </w:r>
      <w:r>
        <w:rPr>
          <w:rFonts w:cs="Times New Roman" w:eastAsia="Times New Roman"/>
          <w:szCs w:val="24"/>
        </w:rPr>
        <w:t xml:space="preserve"> KROFLIČ d. o. o. Rabac, Ulica Slobode 85, OIB </w:t>
      </w:r>
      <w:r w:rsidRPr="00461580">
        <w:rPr>
          <w:rFonts w:cs="Times New Roman" w:eastAsia="Times New Roman"/>
          <w:szCs w:val="24"/>
        </w:rPr>
        <w:t>08363936090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61580">
        <w:rPr>
          <w:rFonts w:cs="Times New Roman" w:eastAsia="Times New Roman"/>
          <w:szCs w:val="24"/>
        </w:rPr>
        <w:t>040221494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791825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>4. travnja 2016.</w:t>
      </w:r>
    </w:p>
    <w:p w:rsidRDefault="00461580" w:rsidP="00461580" w:rsidR="00461580" w:rsidRPr="005D578C">
      <w:pPr>
        <w:rPr>
          <w:rFonts w:cs="Times New Roman" w:eastAsia="Times New Roman"/>
          <w:szCs w:val="24"/>
        </w:rPr>
      </w:pPr>
    </w:p>
    <w:p w:rsidRDefault="00461580" w:rsidP="00461580" w:rsidR="0046158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61580" w:rsidP="00461580" w:rsidR="00461580" w:rsidRPr="005D578C">
      <w:pPr>
        <w:rPr>
          <w:rFonts w:cs="Times New Roman" w:eastAsia="Times New Roman"/>
          <w:szCs w:val="24"/>
        </w:rPr>
      </w:pPr>
    </w:p>
    <w:p w:rsidRDefault="00461580" w:rsidP="00461580" w:rsidR="0046158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KROFLIČ d. o. o. Rabac, Ulica Slobode 85, OIB </w:t>
      </w:r>
      <w:r w:rsidRPr="00461580">
        <w:rPr>
          <w:rFonts w:cs="Times New Roman" w:eastAsia="Times New Roman"/>
          <w:szCs w:val="24"/>
        </w:rPr>
        <w:t>08363936090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61580">
        <w:rPr>
          <w:rFonts w:cs="Times New Roman" w:eastAsia="Times New Roman"/>
          <w:szCs w:val="24"/>
        </w:rPr>
        <w:t>040221494</w:t>
      </w:r>
      <w:r w:rsidR="00791825">
        <w:rPr>
          <w:rFonts w:cs="Times New Roman" w:eastAsia="Times New Roman"/>
          <w:szCs w:val="24"/>
        </w:rPr>
        <w:t>.</w:t>
      </w:r>
    </w:p>
    <w:p w:rsidRDefault="00461580" w:rsidP="00461580" w:rsidR="00461580" w:rsidRPr="005D578C">
      <w:pPr>
        <w:rPr>
          <w:rFonts w:cs="Times New Roman" w:eastAsia="Times New Roman"/>
          <w:szCs w:val="24"/>
        </w:rPr>
      </w:pPr>
    </w:p>
    <w:p w:rsidRDefault="00461580" w:rsidP="00461580" w:rsidR="0046158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461580" w:rsidP="00461580" w:rsidR="00461580">
      <w:pPr>
        <w:rPr>
          <w:rFonts w:cs="Times New Roman" w:eastAsia="Times New Roman"/>
          <w:szCs w:val="20"/>
        </w:rPr>
      </w:pPr>
    </w:p>
    <w:p w:rsidRDefault="00461580" w:rsidP="00461580" w:rsidR="0046158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KROFLIČ d. o. o. Rabac, Ulica Slobode 85, OIB </w:t>
      </w:r>
      <w:r w:rsidRPr="00461580">
        <w:rPr>
          <w:rFonts w:cs="Times New Roman" w:eastAsia="Times New Roman"/>
          <w:szCs w:val="24"/>
        </w:rPr>
        <w:t>08363936090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61580">
        <w:rPr>
          <w:rFonts w:cs="Times New Roman" w:eastAsia="Times New Roman"/>
          <w:szCs w:val="24"/>
        </w:rPr>
        <w:t>040221494</w:t>
      </w:r>
      <w:r>
        <w:rPr>
          <w:rFonts w:cs="Times New Roman" w:eastAsia="Times New Roman"/>
          <w:szCs w:val="24"/>
        </w:rPr>
        <w:t>.</w:t>
      </w:r>
    </w:p>
    <w:p w:rsidRDefault="00461580" w:rsidP="00461580" w:rsidR="00461580">
      <w:pPr>
        <w:ind w:firstLine="709"/>
        <w:rPr>
          <w:rFonts w:cs="Times New Roman" w:eastAsia="Times New Roman"/>
          <w:szCs w:val="24"/>
        </w:rPr>
      </w:pPr>
    </w:p>
    <w:p w:rsidRDefault="00461580" w:rsidP="00461580" w:rsidR="0046158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KROFLIČ d. o. o. Rabac, Ulica Slobode 85, OIB </w:t>
      </w:r>
      <w:r w:rsidRPr="00461580">
        <w:rPr>
          <w:rFonts w:cs="Times New Roman" w:eastAsia="Times New Roman"/>
          <w:szCs w:val="24"/>
        </w:rPr>
        <w:t>08363936090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61580">
        <w:rPr>
          <w:rFonts w:cs="Times New Roman" w:eastAsia="Times New Roman"/>
          <w:szCs w:val="24"/>
        </w:rPr>
        <w:t>040221494</w:t>
      </w:r>
      <w:r>
        <w:rPr>
          <w:rFonts w:cs="Times New Roman" w:eastAsia="Times New Roman"/>
          <w:szCs w:val="24"/>
        </w:rPr>
        <w:t>.</w:t>
      </w:r>
    </w:p>
    <w:p w:rsidRDefault="00461580" w:rsidP="00461580" w:rsidR="00461580">
      <w:pPr>
        <w:rPr>
          <w:rFonts w:cs="Times New Roman" w:eastAsia="Times New Roman"/>
          <w:szCs w:val="24"/>
        </w:rPr>
      </w:pPr>
    </w:p>
    <w:p w:rsidRDefault="00461580" w:rsidP="00461580" w:rsidR="00461580" w:rsidRPr="005D578C">
      <w:pPr>
        <w:rPr>
          <w:rFonts w:cs="Times New Roman" w:eastAsia="Times New Roman"/>
          <w:szCs w:val="24"/>
        </w:rPr>
      </w:pPr>
    </w:p>
    <w:p w:rsidRDefault="00461580" w:rsidP="00461580" w:rsidR="0046158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61580" w:rsidP="00461580" w:rsidR="00461580">
      <w:pPr>
        <w:ind w:firstLine="708"/>
        <w:rPr>
          <w:rFonts w:cs="Times New Roman" w:eastAsia="Times New Roman"/>
          <w:szCs w:val="24"/>
        </w:rPr>
      </w:pPr>
    </w:p>
    <w:p w:rsidRDefault="00461580" w:rsidP="00461580" w:rsidR="0046158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KROFLIČ d. o. o. Rabac.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St-53/2016-3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61580" w:rsidP="00461580" w:rsidR="0046158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61580" w:rsidP="00461580" w:rsidR="00461580" w:rsidRPr="005D578C">
      <w:pPr>
        <w:rPr>
          <w:rFonts w:cs="Times New Roman" w:eastAsia="Times New Roman"/>
          <w:szCs w:val="24"/>
        </w:rPr>
      </w:pPr>
    </w:p>
    <w:p w:rsidRDefault="00461580" w:rsidP="00461580" w:rsidR="0046158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91825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>4.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61580" w:rsidP="00461580" w:rsidR="00461580">
      <w:pPr>
        <w:rPr>
          <w:rFonts w:cs="Times New Roman" w:eastAsia="Times New Roman"/>
          <w:szCs w:val="24"/>
        </w:rPr>
      </w:pPr>
    </w:p>
    <w:p w:rsidRDefault="00461580" w:rsidP="00461580" w:rsidR="0046158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461580" w:rsidP="00461580" w:rsidR="0046158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461580" w:rsidP="00461580" w:rsidR="00461580">
      <w:pPr>
        <w:jc w:val="left"/>
        <w:rPr>
          <w:rFonts w:cs="Times New Roman" w:eastAsia="Times New Roman"/>
          <w:szCs w:val="24"/>
        </w:rPr>
      </w:pPr>
    </w:p>
    <w:p w:rsidRDefault="00461580" w:rsidP="00461580" w:rsidR="00461580" w:rsidRPr="005D578C">
      <w:pPr>
        <w:jc w:val="left"/>
        <w:rPr>
          <w:rFonts w:cs="Times New Roman" w:eastAsia="Times New Roman"/>
          <w:szCs w:val="24"/>
        </w:rPr>
      </w:pPr>
    </w:p>
    <w:p w:rsidRDefault="00461580" w:rsidP="00461580" w:rsidR="0046158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91825" w:rsidP="00791825" w:rsidR="00791825" w:rsidRPr="00791825">
      <w:pPr>
        <w:ind w:firstLine="708"/>
        <w:rPr>
          <w:iCs/>
        </w:rPr>
      </w:pPr>
      <w:r w:rsidRPr="00791825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791825" w:rsidP="00791825" w:rsidR="00791825" w:rsidRPr="00791825">
      <w:pPr>
        <w:rPr>
          <w:iCs/>
        </w:rPr>
      </w:pPr>
      <w:r w:rsidRPr="00791825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461580" w:rsidP="00461580" w:rsidR="00461580">
      <w:pPr>
        <w:rPr>
          <w:rFonts w:cs="Times New Roman" w:eastAsia="Times New Roman"/>
          <w:szCs w:val="24"/>
        </w:rPr>
      </w:pPr>
    </w:p>
    <w:p w:rsidRDefault="00461580" w:rsidP="00461580" w:rsidR="00461580" w:rsidRPr="005D578C">
      <w:pPr>
        <w:rPr>
          <w:rFonts w:cs="Times New Roman" w:eastAsia="Times New Roman"/>
          <w:szCs w:val="24"/>
        </w:rPr>
      </w:pPr>
    </w:p>
    <w:p w:rsidRDefault="00461580" w:rsidP="00461580" w:rsidR="0046158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61580" w:rsidP="00461580" w:rsidR="004615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61580" w:rsidP="00461580" w:rsidR="004615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KROFLIČ d. o. o. Rabac, Ulica Slobode 85,</w:t>
      </w:r>
    </w:p>
    <w:p w:rsidRDefault="00461580" w:rsidP="00461580" w:rsidR="004615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Ivan Kroflič, R. Slovenija, Žalec, Črnova 003 A, </w:t>
      </w:r>
    </w:p>
    <w:p w:rsidRDefault="00461580" w:rsidP="00461580" w:rsidR="0046158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Pazin, Pazin, M. B. Rašana 2/4,</w:t>
      </w:r>
    </w:p>
    <w:p w:rsidRDefault="00461580" w:rsidP="00461580" w:rsidR="004615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61580" w:rsidP="00461580" w:rsidR="0046158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461580" w:rsidP="00461580" w:rsidR="0046158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61580" w:rsidP="00461580" w:rsidR="004615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61580" w:rsidP="00461580" w:rsidR="004615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61580" w:rsidP="00461580" w:rsidR="00461580"/>
    <w:p w:rsidRDefault="00461580" w:rsidP="00461580" w:rsidR="00461580"/>
    <w:p w:rsidRDefault="00461580" w:rsidP="00461580" w:rsidR="00461580"/>
    <w:p w:rsidRDefault="00461580" w:rsidP="00461580" w:rsidR="00461580"/>
    <w:p w:rsidRDefault="00461580" w:rsidP="00461580" w:rsidR="00461580"/>
    <w:p w:rsidRDefault="006220DD" w:rsidR="00387208"/>
    <w:sectPr w:rsidSect="00C17928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580" w:rsidP="00461580" w:rsidR="00461580">
      <w:r>
        <w:separator/>
      </w:r>
    </w:p>
  </w:endnote>
  <w:endnote w:id="0" w:type="continuationSeparator">
    <w:p w:rsidRDefault="00461580" w:rsidP="00461580" w:rsidR="00461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580" w:rsidP="00461580" w:rsidR="00461580">
      <w:r>
        <w:separator/>
      </w:r>
    </w:p>
  </w:footnote>
  <w:footnote w:id="0" w:type="continuationSeparator">
    <w:p w:rsidRDefault="00461580" w:rsidP="00461580" w:rsidR="004615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580" w:rsidP="00C17928" w:rsidR="00C1792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220D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St-53/2016-5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580" w:rsidP="00C17928" w:rsidR="00C17928" w:rsidRPr="00A074C3">
    <w:pPr>
      <w:pStyle w:val="Zaglavlje"/>
      <w:jc w:val="right"/>
      <w:rPr>
        <w:szCs w:val="24"/>
      </w:rPr>
    </w:pPr>
    <w:r>
      <w:rPr>
        <w:szCs w:val="24"/>
      </w:rPr>
      <w:t>1 St-53/2016-5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D6"/>
    <w:rsid w:val="00461580"/>
    <w:rsid w:val="006220DD"/>
    <w:rsid w:val="0075528E"/>
    <w:rsid w:val="00791825"/>
    <w:rsid w:val="0079403F"/>
    <w:rsid w:val="00CD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158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6158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6158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15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158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15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158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2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0D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20D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20D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20D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158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6158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6158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15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158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15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158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2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0D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20D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20D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20D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175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St-53/2016</izvorni_sadrzaj>
    <derivirana_varijabla naziv="DomainObject.Predmet.OznakaBroj_1">St-53/2016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KROFLIČ d.o.o. RABAC</izvorni_sadrzaj>
    <derivirana_varijabla naziv="DomainObject.Predmet.ProtustrankaFormated_1">  KROFLIČ d.o.o. RABAC</derivirana_varijabla>
  </DomainObject.Predmet.ProtustrankaFormated>
  <DomainObject.Predmet.ProtustrankaFormatedOIB>
    <izvorni_sadrzaj>  KROFLIČ d.o.o. RABAC, OIB 08363936090</izvorni_sadrzaj>
    <derivirana_varijabla naziv="DomainObject.Predmet.ProtustrankaFormatedOIB_1">  KROFLIČ d.o.o. RABAC, OIB 08363936090</derivirana_varijabla>
  </DomainObject.Predmet.ProtustrankaFormatedOIB>
  <DomainObject.Predmet.ProtustrankaFormatedWithAdress>
    <izvorni_sadrzaj> KROFLIČ d.o.o. RABAC, Ulica Slobode 85, 52221 Rabac</izvorni_sadrzaj>
    <derivirana_varijabla naziv="DomainObject.Predmet.ProtustrankaFormatedWithAdress_1"> KROFLIČ d.o.o. RABAC, Ulica Slobode 85, 52221 Rabac</derivirana_varijabla>
  </DomainObject.Predmet.ProtustrankaFormatedWithAdress>
  <DomainObject.Predmet.ProtustrankaFormatedWithAdressOIB>
    <izvorni_sadrzaj> KROFLIČ d.o.o. RABAC, OIB 08363936090, Ulica Slobode 85, 52221 Rabac</izvorni_sadrzaj>
    <derivirana_varijabla naziv="DomainObject.Predmet.ProtustrankaFormatedWithAdressOIB_1"> KROFLIČ d.o.o. RABAC, OIB 08363936090, Ulica Slobode 85, 52221 Rabac</derivirana_varijabla>
  </DomainObject.Predmet.ProtustrankaFormatedWithAdressOIB>
  <DomainObject.Predmet.ProtustrankaWithAdress>
    <izvorni_sadrzaj>KROFLIČ d.o.o. RABAC Ulica Slobode 85, 52221 Rabac</izvorni_sadrzaj>
    <derivirana_varijabla naziv="DomainObject.Predmet.ProtustrankaWithAdress_1">KROFLIČ d.o.o. RABAC Ulica Slobode 85, 52221 Rabac</derivirana_varijabla>
  </DomainObject.Predmet.ProtustrankaWithAdress>
  <DomainObject.Predmet.ProtustrankaWithAdressOIB>
    <izvorni_sadrzaj>KROFLIČ d.o.o. RABAC, OIB 08363936090, Ulica Slobode 85, 52221 Rabac</izvorni_sadrzaj>
    <derivirana_varijabla naziv="DomainObject.Predmet.ProtustrankaWithAdressOIB_1">KROFLIČ d.o.o. RABAC, OIB 08363936090, Ulica Slobode 85, 52221 Rabac</derivirana_varijabla>
  </DomainObject.Predmet.ProtustrankaWithAdressOIB>
  <DomainObject.Predmet.ProtustrankaNazivFormated>
    <izvorni_sadrzaj>KROFLIČ d.o.o. RABAC</izvorni_sadrzaj>
    <derivirana_varijabla naziv="DomainObject.Predmet.ProtustrankaNazivFormated_1">KROFLIČ d.o.o. RABAC</derivirana_varijabla>
  </DomainObject.Predmet.ProtustrankaNazivFormated>
  <DomainObject.Predmet.ProtustrankaNazivFormatedOIB>
    <izvorni_sadrzaj>KROFLIČ d.o.o. RABAC, OIB 08363936090</izvorni_sadrzaj>
    <derivirana_varijabla naziv="DomainObject.Predmet.ProtustrankaNazivFormatedOIB_1">KROFLIČ d.o.o. RABAC, OIB 08363936090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1419.34</izvorni_sadrzaj>
    <derivirana_varijabla naziv="DomainObject.Predmet.TrenutnaVrijednost_1">1419.34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KROFLIČ d.o.o. RABAC</item>
    </izvorni_sadrzaj>
    <derivirana_varijabla naziv="DomainObject.Predmet.ProtuStrankaListFormated_1">
      <item>KROFLIČ d.o.o. RABAC</item>
    </derivirana_varijabla>
  </DomainObject.Predmet.ProtuStrankaListFormated>
  <DomainObject.Predmet.ProtuStrankaListFormatedOIB>
    <izvorni_sadrzaj>
      <item>KROFLIČ d.o.o. RABAC, OIB 08363936090</item>
    </izvorni_sadrzaj>
    <derivirana_varijabla naziv="DomainObject.Predmet.ProtuStrankaListFormatedOIB_1">
      <item>KROFLIČ d.o.o. RABAC, OIB 08363936090</item>
    </derivirana_varijabla>
  </DomainObject.Predmet.ProtuStrankaListFormatedOIB>
  <DomainObject.Predmet.ProtuStrankaListFormatedWithAdress>
    <izvorni_sadrzaj>
      <item>KROFLIČ d.o.o. RABAC, Ulica Slobode 85, 52221 Rabac</item>
    </izvorni_sadrzaj>
    <derivirana_varijabla naziv="DomainObject.Predmet.ProtuStrankaListFormatedWithAdress_1">
      <item>KROFLIČ d.o.o. RABAC, Ulica Slobode 85, 52221 Rabac</item>
    </derivirana_varijabla>
  </DomainObject.Predmet.ProtuStrankaListFormatedWithAdress>
  <DomainObject.Predmet.ProtuStrankaListFormatedWithAdressOIB>
    <izvorni_sadrzaj>
      <item>KROFLIČ d.o.o. RABAC, OIB 08363936090, Ulica Slobode 85, 52221 Rabac</item>
    </izvorni_sadrzaj>
    <derivirana_varijabla naziv="DomainObject.Predmet.ProtuStrankaListFormatedWithAdressOIB_1">
      <item>KROFLIČ d.o.o. RABAC, OIB 08363936090, Ulica Slobode 85, 52221 Rabac</item>
    </derivirana_varijabla>
  </DomainObject.Predmet.ProtuStrankaListFormatedWithAdressOIB>
  <DomainObject.Predmet.ProtuStrankaListNazivFormated>
    <izvorni_sadrzaj>
      <item>KROFLIČ d.o.o. RABAC</item>
    </izvorni_sadrzaj>
    <derivirana_varijabla naziv="DomainObject.Predmet.ProtuStrankaListNazivFormated_1">
      <item>KROFLIČ d.o.o. RABAC</item>
    </derivirana_varijabla>
  </DomainObject.Predmet.ProtuStrankaListNazivFormated>
  <DomainObject.Predmet.ProtuStrankaListNazivFormatedOIB>
    <izvorni_sadrzaj>
      <item>KROFLIČ d.o.o. RABAC, OIB 08363936090</item>
    </izvorni_sadrzaj>
    <derivirana_varijabla naziv="DomainObject.Predmet.ProtuStrankaListNazivFormatedOIB_1">
      <item>KROFLIČ d.o.o. RABAC, OIB 08363936090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KROFLIČ d.o.o. RABAC</izvorni_sadrzaj>
    <derivirana_varijabla naziv="DomainObject.Predmet.ProtustrankaIDrugi_1">KROFLIČ 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KROFLIČ d.o.o. RABAC, OIB 08363936090, Ulica Slobode 85, 52221 Rabac</izvorni_sadrzaj>
    <derivirana_varijabla naziv="DomainObject.Predmet.ProtustrankaIDrugiAdressOIB_1">KROFLIČ d.o.o. RABAC, OIB 08363936090, Ulica Slobode 85,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KROFLIČ d.o.o. RABAC</item>
    </izvorni_sadrzaj>
    <derivirana_varijabla naziv="DomainObject.Predmet.SudioniciListNaziv_1">
      <item>FINANCIJSKA AGENCIJA, RC RIJEKA, PODRUŽNICA PULA, PULA</item>
      <item>KROFLIČ d.o.o.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KROFLIČ d.o.o. RABAC, OIB 08363936090, Ulica Slobode 85,52221 Rabac</item>
    </izvorni_sadrzaj>
    <derivirana_varijabla naziv="DomainObject.Predmet.SudioniciListAdressOIB_1">
      <item>FINANCIJSKA AGENCIJA, RC RIJEKA, PODRUŽNICA PULA, PULA, OIB 85821130368, Giardini 5,52100 Pula</item>
      <item>KROFLIČ d.o.o. RABAC, OIB 08363936090, Ulica Slobode 85,52221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08363936090</item>
    </izvorni_sadrzaj>
    <derivirana_varijabla naziv="DomainObject.Predmet.SudioniciListNazivOIB_1">
      <item>, OIB 85821130368</item>
      <item>, OIB 08363936090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3029</properties:Characters>
  <properties:Lines>81</properties:Lines>
  <properties:Paragraphs>30</properties:Paragraphs>
  <properties:TotalTime>8</properties:TotalTime>
  <properties:ScaleCrop>false</properties:ScaleCrop>
  <properties:LinksUpToDate>false</properties:LinksUpToDate>
  <properties:CharactersWithSpaces>3632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2016-03-31T08:28:00Z</dcterms:created>
  <dc:creator>Mihaela Kaligari</dc:creator>
  <dc:description/>
  <cp:keywords/>
  <cp:lastModifiedBy>Lorena Paris Aničić</cp:lastModifiedBy>
  <dcterms:modified xmlns:xsi="http://www.w3.org/2001/XMLSchema-instance" xsi:type="dcterms:W3CDTF">2016-04-14T11:55:00Z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