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d4cd" w14:paraId="ccfd4cd" w:rsidRDefault="004815CF" w:rsidR="00095293" w:rsidRPr="003A4306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A4306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93" w:rsidR="00095293" w:rsidRPr="003A4306">
      <w:pPr>
        <w:rPr>
          <w:rFonts w:hAnsi="Times New Roman" w:ascii="Times New Roman"/>
          <w:sz w:val="24"/>
          <w:szCs w:val="24"/>
        </w:rPr>
      </w:pPr>
    </w:p>
    <w:p w:rsidRDefault="00070CFB" w:rsidR="00070CFB" w:rsidRPr="003A4306">
      <w:pPr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3A4306">
      <w:pPr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3A4306">
      <w:pPr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Zagreb, Amruševa 2/II</w:t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  <w:t>7 St-</w:t>
      </w:r>
      <w:r w:rsidR="000F5A26" w:rsidRPr="003A4306">
        <w:rPr>
          <w:rFonts w:hAnsi="Times New Roman" w:ascii="Times New Roman"/>
          <w:sz w:val="24"/>
          <w:szCs w:val="24"/>
        </w:rPr>
        <w:t>17/11</w:t>
      </w:r>
    </w:p>
    <w:p w:rsidRDefault="00070CFB" w:rsidR="00070CFB" w:rsidRPr="003A4306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3A4306">
      <w:pPr>
        <w:jc w:val="center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3A4306">
      <w:pPr>
        <w:jc w:val="center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3A4306">
      <w:pPr>
        <w:jc w:val="both"/>
        <w:rPr>
          <w:rFonts w:hAnsi="Times New Roman" w:ascii="Times New Roman"/>
          <w:sz w:val="24"/>
          <w:szCs w:val="24"/>
        </w:rPr>
      </w:pPr>
    </w:p>
    <w:p w:rsidRDefault="003A4306" w:rsidP="003A4306" w:rsidR="00586BEA" w:rsidRPr="003A43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TRGOVAČKI SUD U ZAGREBU po sucu pojedincu Vesni Malenica kao stečajnom sucu u stečajnom postupku nad imovinom dužnika pojedinca STANKO DRAGIĆ vlasnik Trgovačkog obrta „DRAGIĆ“  u stečaju, Karlovac , Kralja Tomislava 13, OIB: 28793790972, 16. prosinca 2016.</w:t>
      </w:r>
    </w:p>
    <w:p w:rsidRDefault="003A4306" w:rsidP="003A4306" w:rsidR="003A4306" w:rsidRPr="003A430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3A4306">
      <w:pPr>
        <w:jc w:val="center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3A4306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3A430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</w:t>
      </w:r>
      <w:r w:rsidR="004815CF" w:rsidRPr="003A4306">
        <w:rPr>
          <w:rFonts w:hAnsi="Times New Roman" w:ascii="Times New Roman"/>
          <w:noProof w:val="false"/>
          <w:sz w:val="24"/>
          <w:szCs w:val="24"/>
        </w:rPr>
        <w:t xml:space="preserve">nad </w:t>
      </w:r>
      <w:r w:rsidR="003A4306" w:rsidRPr="003A4306">
        <w:rPr>
          <w:rFonts w:hAnsi="Times New Roman" w:ascii="Times New Roman"/>
          <w:sz w:val="24"/>
          <w:szCs w:val="24"/>
        </w:rPr>
        <w:t>nad imovinom dužnika pojedinca STANKO DRAGIĆ vlasnik Trgovačkog obrta „DRAGIĆ“  u stečaju, Karlovac , Kralja Tomislava 13, OIB: 28793790972</w:t>
      </w:r>
      <w:r w:rsidR="002E4774" w:rsidRPr="003A4306">
        <w:rPr>
          <w:rFonts w:hAnsi="Times New Roman" w:ascii="Times New Roman"/>
          <w:sz w:val="24"/>
          <w:szCs w:val="24"/>
        </w:rPr>
        <w:t xml:space="preserve">, </w:t>
      </w:r>
      <w:r w:rsidRPr="003A4306">
        <w:rPr>
          <w:rFonts w:hAnsi="Times New Roman" w:ascii="Times New Roman"/>
          <w:sz w:val="24"/>
          <w:szCs w:val="24"/>
        </w:rPr>
        <w:t xml:space="preserve">za dan </w:t>
      </w:r>
      <w:r w:rsidR="003A4306" w:rsidRPr="003A4306">
        <w:rPr>
          <w:rFonts w:hAnsi="Times New Roman" w:ascii="Times New Roman"/>
          <w:sz w:val="24"/>
          <w:szCs w:val="24"/>
        </w:rPr>
        <w:t xml:space="preserve">14. ožujak 2017. u 10,00 </w:t>
      </w:r>
      <w:r w:rsidR="004815CF" w:rsidRPr="003A4306">
        <w:rPr>
          <w:rFonts w:hAnsi="Times New Roman" w:ascii="Times New Roman"/>
          <w:sz w:val="24"/>
          <w:szCs w:val="24"/>
        </w:rPr>
        <w:t>sati, soba 93</w:t>
      </w:r>
      <w:r w:rsidR="005A2038" w:rsidRPr="003A4306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3A430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3A430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3A430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3A430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</w:r>
      <w:r w:rsidR="00F625B7" w:rsidRPr="003A4306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3A4306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 xml:space="preserve">Zagreb, </w:t>
      </w:r>
      <w:r w:rsidR="003A4306" w:rsidRPr="003A4306">
        <w:rPr>
          <w:rFonts w:hAnsi="Times New Roman" w:ascii="Times New Roman"/>
          <w:sz w:val="24"/>
          <w:szCs w:val="24"/>
        </w:rPr>
        <w:t>16. prosinac</w:t>
      </w:r>
      <w:r w:rsidR="004815CF" w:rsidRPr="003A4306">
        <w:rPr>
          <w:rFonts w:hAnsi="Times New Roman" w:ascii="Times New Roman"/>
          <w:sz w:val="24"/>
          <w:szCs w:val="24"/>
        </w:rPr>
        <w:t xml:space="preserve"> 2016.</w:t>
      </w:r>
    </w:p>
    <w:p w:rsidRDefault="000E37F6" w:rsidP="000E37F6" w:rsidR="000E37F6" w:rsidRPr="003A4306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3A4306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3A4306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</w:r>
      <w:r w:rsidRPr="003A4306">
        <w:rPr>
          <w:rFonts w:hAnsi="Times New Roman" w:ascii="Times New Roman"/>
          <w:sz w:val="24"/>
          <w:szCs w:val="24"/>
        </w:rPr>
        <w:tab/>
        <w:t>Vesna Malenica</w:t>
      </w:r>
      <w:r w:rsidR="00D131F1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3A4306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D131F1" w:rsidP="00AB7A2F" w:rsidR="00D131F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131F1" w:rsidP="00995CE9" w:rsidR="00D131F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0E37F6" w:rsidP="000E37F6" w:rsidR="000E37F6" w:rsidRPr="003A4306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F625B7" w:rsidP="00F625B7" w:rsidR="00F625B7" w:rsidRPr="003A4306">
      <w:pPr>
        <w:ind w:right="702" w:left="728"/>
        <w:jc w:val="both"/>
        <w:rPr>
          <w:rFonts w:hAnsi="Times New Roman" w:ascii="Times New Roman"/>
          <w:sz w:val="24"/>
          <w:szCs w:val="24"/>
        </w:rPr>
      </w:pPr>
    </w:p>
    <w:p w:rsidRDefault="00BE7348" w:rsidP="00F625B7" w:rsidR="00BE7348" w:rsidRPr="003A4306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3A4306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3A430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5A26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306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5CF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695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1F1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F5A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5A26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1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F5A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5A26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1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STANKO DRAGIĆ</izvorni_sadrzaj>
    <derivirana_varijabla naziv="DomainObject.Predmet.ProtustrankaFormated_1">  STANKO DRAGIĆ</derivirana_varijabla>
  </DomainObject.Predmet.ProtustrankaFormated>
  <DomainObject.Predmet.ProtustrankaFormatedOIB>
    <izvorni_sadrzaj>  STANKO DRAGIĆ, OIB 28793790972</izvorni_sadrzaj>
    <derivirana_varijabla naziv="DomainObject.Predmet.ProtustrankaFormatedOIB_1">  STANKO DRAGIĆ, OIB 28793790972</derivirana_varijabla>
  </DomainObject.Predmet.ProtustrankaFormatedOIB>
  <DomainObject.Predmet.ProtustrankaFormatedWithAdress>
    <izvorni_sadrzaj> STANKO DRAGIĆ, Kralja Tomislava 13, 47 000 Karlovac</izvorni_sadrzaj>
    <derivirana_varijabla naziv="DomainObject.Predmet.ProtustrankaFormatedWithAdress_1"> STANKO DRAGIĆ, Kralja Tomislava 13, 47 000 Karlovac</derivirana_varijabla>
  </DomainObject.Predmet.ProtustrankaFormatedWithAdress>
  <DomainObject.Predmet.ProtustrankaFormatedWithAdressOIB>
    <izvorni_sadrzaj> STANKO DRAGIĆ, OIB 28793790972, Kralja Tomislava 13, 47 000 Karlovac</izvorni_sadrzaj>
    <derivirana_varijabla naziv="DomainObject.Predmet.ProtustrankaFormatedWithAdressOIB_1"> STANKO DRAGIĆ, OIB 28793790972, Kralja Tomislava 13, 47 000 Karlovac</derivirana_varijabla>
  </DomainObject.Predmet.ProtustrankaFormatedWithAdressOIB>
  <DomainObject.Predmet.ProtustrankaWithAdress>
    <izvorni_sadrzaj>STANKO DRAGIĆ Kralja Tomislava 13, 47 000 Karlovac</izvorni_sadrzaj>
    <derivirana_varijabla naziv="DomainObject.Predmet.ProtustrankaWithAdress_1">STANKO DRAGIĆ Kralja Tomislava 13, 47 000 Karlovac</derivirana_varijabla>
  </DomainObject.Predmet.ProtustrankaWithAdress>
  <DomainObject.Predmet.ProtustrankaWithAdressOIB>
    <izvorni_sadrzaj>STANKO DRAGIĆ, OIB 28793790972, Kralja Tomislava 13, 47 000 Karlovac</izvorni_sadrzaj>
    <derivirana_varijabla naziv="DomainObject.Predmet.ProtustrankaWithAdressOIB_1">STANKO DRAGIĆ, OIB 28793790972, Kralja Tomislava 13, 47 000 Karlovac</derivirana_varijabla>
  </DomainObject.Predmet.ProtustrankaWithAdressOIB>
  <DomainObject.Predmet.ProtustrankaNazivFormated>
    <izvorni_sadrzaj>STANKO DRAGIĆ</izvorni_sadrzaj>
    <derivirana_varijabla naziv="DomainObject.Predmet.ProtustrankaNazivFormated_1">STANKO DRAGIĆ</derivirana_varijabla>
  </DomainObject.Predmet.ProtustrankaNazivFormated>
  <DomainObject.Predmet.ProtustrankaNazivFormatedOIB>
    <izvorni_sadrzaj>STANKO DRAGIĆ, OIB 28793790972</izvorni_sadrzaj>
    <derivirana_varijabla naziv="DomainObject.Predmet.ProtustrankaNazivFormatedOIB_1">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DOM-PLAN d.o.o. za projektiranje građenje i nadzor; Danijela Milić; ORTIS COMMERCE d.o.o.; OSTALI VJEROVNICI</izvorni_sadrzaj>
    <derivirana_varijabla naziv="DomainObject.Predmet.StrankaFormated_1">  DOM-PLAN d.o.o. za projektiranje građenje i nadzor; Danijela Milić; ORTIS COMMERCE d.o.o.; OSTALI VJEROVNICI</derivirana_varijabla>
  </DomainObject.Predmet.StrankaFormated>
  <DomainObject.Predmet.StrankaFormatedOIB>
    <izvorni_sadrzaj>  DOM-PLAN d.o.o. za projektiranje građenje i nadzor, OIB 31593770711; Danijela Milić, OIB 33483465987; ORTIS COMMERCE d.o.o., OIB 27408374267; OSTALI VJEROVNICI</izvorni_sadrzaj>
    <derivirana_varijabla naziv="DomainObject.Predmet.StrankaFormatedOIB_1">  DOM-PLAN d.o.o. za projektiranje građenje i nadzor, OIB 31593770711; Danijela Milić, OIB 33483465987; ORTIS COMMERCE d.o.o., OIB 27408374267; OSTALI VJEROVNICI</derivirana_varijabla>
  </DomainObject.Predmet.StrankaFormatedOIB>
  <DomainObject.Predmet.StrankaFormatedWithAdress>
    <izvorni_sadrzaj> DOM-PLAN d.o.o. za projektiranje građenje i nadzor, Laščinska 66, Zagreb; Danijela Milić, ŠESTINSKA CESTA 19A, 10000 Zagreb; ORTIS COMMERCE d.o.o., Kikovica bb, 51 219 Čavle; OSTALI VJEROVNICI</izvorni_sadrzaj>
    <derivirana_varijabla naziv="DomainObject.Predmet.StrankaFormatedWithAdress_1"> DOM-PLAN d.o.o. za projektiranje građenje i nadzor, Laščinska 66, Zagreb; Danijela Milić, ŠESTINSKA CESTA 19A, 10000 Zagreb; ORTIS COMMERCE d.o.o., Kikovica bb, 51 219 Čavle; OSTALI VJEROVNICI</derivirana_varijabla>
  </DomainObject.Predmet.StrankaFormatedWithAdress>
  <DomainObject.Predmet.StrankaFormatedWithAdressOIB>
    <izvorni_sadrzaj> DOM-PLAN d.o.o. za projektiranje građenje i nadzor, OIB 31593770711, Laščinska 66, Zagreb; Danijela Milić, OIB 33483465987, ŠESTINSKA CESTA 19A, 10000 Zagreb; ORTIS COMMERCE d.o.o., OIB 27408374267, Kikovica bb, 51 219 Čavle; OSTALI VJEROVNICI</izvorni_sadrzaj>
    <derivirana_varijabla naziv="DomainObject.Predmet.StrankaFormatedWithAdressOIB_1"> DOM-PLAN d.o.o. za projektiranje građenje i nadzor, OIB 31593770711, Laščinska 66, Zagreb; Danijela Milić, OIB 33483465987, ŠESTINSKA CESTA 19A, 10000 Zagreb; ORTIS COMMERCE d.o.o., OIB 27408374267, Kikovica bb, 51 219 Čavle; OSTALI VJEROVNICI</derivirana_varijabla>
  </DomainObject.Predmet.StrankaFormatedWithAdressOIB>
  <DomainObject.Predmet.StrankaWithAdress>
    <izvorni_sadrzaj>DOM-PLAN d.o.o. za projektiranje građenje i nadzor Laščinska 66,Zagreb,Danijela Milić ŠESTINSKA CESTA 19A,10000 Zagreb,ORTIS COMMERCE d.o.o. Kikovica bb,51 219 Čavle,OSTALI VJEROVNICI </izvorni_sadrzaj>
    <derivirana_varijabla naziv="DomainObject.Predmet.StrankaWithAdress_1">DOM-PLAN d.o.o. za projektiranje građenje i nadzor Laščinska 66,Zagreb,Danijela Milić ŠESTINSKA CESTA 19A,10000 Zagreb,ORTIS COMMERCE d.o.o. Kikovica bb,51 219 Čavle,OSTALI VJEROVNICI </derivirana_varijabla>
  </DomainObject.Predmet.StrankaWithAdress>
  <DomainObject.Predmet.StrankaWithAdressOIB>
    <izvorni_sadrzaj>DOM-PLAN d.o.o. za projektiranje građenje i nadzor, OIB 31593770711, Laščinska 66,Zagreb,Danijela Milić, OIB 33483465987, ŠESTINSKA CESTA 19A,10000 Zagreb,ORTIS COMMERCE d.o.o., OIB 27408374267, Kikovica bb,51 219 Čavle,OSTALI VJEROVNICI</izvorni_sadrzaj>
    <derivirana_varijabla naziv="DomainObject.Predmet.StrankaWithAdressOIB_1">DOM-PLAN d.o.o. za projektiranje građenje i nadzor, OIB 31593770711, Laščinska 66,Zagreb,Danijela Milić, OIB 33483465987, ŠESTINSKA CESTA 19A,10000 Zagreb,ORTIS COMMERCE d.o.o., OIB 27408374267, Kikovica bb,51 219 Čavle,OSTALI VJEROVNICI</derivirana_varijabla>
  </DomainObject.Predmet.StrankaWithAdressOIB>
  <DomainObject.Predmet.StrankaNazivFormated>
    <izvorni_sadrzaj>DOM-PLAN d.o.o. za projektiranje građenje i nadzor,Danijela Milić,ORTIS COMMERCE d.o.o.,OSTALI VJEROVNICI</izvorni_sadrzaj>
    <derivirana_varijabla naziv="DomainObject.Predmet.StrankaNazivFormated_1">DOM-PLAN d.o.o. za projektiranje građenje i nadzor,Danijela Milić,ORTIS COMMERCE d.o.o.,OSTALI VJEROVNICI</derivirana_varijabla>
  </DomainObject.Predmet.StrankaNazivFormated>
  <DomainObject.Predmet.StrankaNazivFormatedOIB>
    <izvorni_sadrzaj>DOM-PLAN d.o.o. za projektiranje građenje i nadzor, OIB 31593770711,Danijela Milić, OIB 33483465987,ORTIS COMMERCE d.o.o., OIB 27408374267,OSTALI VJEROVNICI</izvorni_sadrzaj>
    <derivirana_varijabla naziv="DomainObject.Predmet.StrankaNazivFormatedOIB_1">DOM-PLAN d.o.o. za projektiranje građenje i nadzor, OIB 31593770711,Danijela Milić, OIB 33483465987,ORTIS COMMERCE d.o.o., OIB 27408374267,OSTALI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DOM-PLAN d.o.o. za projektiranje građenje i nadzor</item>
      <item>Danijela Milić</item>
      <item>ORTIS COMMERCE d.o.o.</item>
      <item>OSTALI VJEROVNICI</item>
    </izvorni_sadrzaj>
    <derivirana_varijabla naziv="DomainObject.Predmet.StrankaListFormated_1">
      <item>DOM-PLAN d.o.o. za projektiranje građenje i nadzor</item>
      <item>Danijela Milić</item>
      <item>ORTIS COMMERCE d.o.o.</item>
      <item>OSTALI VJEROVNICI</item>
    </derivirana_varijabla>
  </DomainObject.Predmet.StrankaListFormated>
  <DomainObject.Predmet.StrankaListFormatedOIB>
    <izvorni_sadrzaj>
      <item>DOM-PLAN d.o.o. za projektiranje građenje i nadzor, OIB 31593770711</item>
      <item>Danijela Milić, OIB 33483465987</item>
      <item>ORTIS COMMERCE d.o.o., OIB 27408374267</item>
      <item>OSTALI VJEROVNICI</item>
    </izvorni_sadrzaj>
    <derivirana_varijabla naziv="DomainObject.Predmet.StrankaListFormatedOIB_1">
      <item>DOM-PLAN d.o.o. za projektiranje građenje i nadzor, OIB 31593770711</item>
      <item>Danijela Milić, OIB 33483465987</item>
      <item>ORTIS COMMERCE d.o.o., OIB 27408374267</item>
      <item>OSTALI VJEROVNICI</item>
    </derivirana_varijabla>
  </DomainObject.Predmet.StrankaListFormatedOIB>
  <DomainObject.Predmet.StrankaListFormatedWithAdress>
    <izvorni_sadrzaj>
      <item>DOM-PLAN d.o.o. za projektiranje građenje i nadzor, Laščinska 66, Zagreb</item>
      <item>Danijela Milić, ŠESTINSKA CESTA 19A, 10000 Zagreb</item>
      <item>ORTIS COMMERCE d.o.o., Kikovica bb, 51 219 Čavle</item>
      <item>OSTALI VJEROVNICI</item>
    </izvorni_sadrzaj>
    <derivirana_varijabla naziv="DomainObject.Predmet.StrankaListFormatedWithAdress_1">
      <item>DOM-PLAN d.o.o. za projektiranje građenje i nadzor, Laščinska 66, Zagreb</item>
      <item>Danijela Milić, ŠESTINSKA CESTA 19A, 10000 Zagreb</item>
      <item>ORTIS COMMERCE d.o.o., Kikovica bb, 51 219 Čavle</item>
      <item>OSTALI VJEROVNICI</item>
    </derivirana_varijabla>
  </DomainObject.Predmet.StrankaListFormatedWithAdress>
  <DomainObject.Predmet.StrankaListFormatedWithAdressOIB>
    <izvorni_sadrzaj>
      <item>DOM-PLAN d.o.o. za projektiranje građenje i nadzor, OIB 31593770711, Laščinska 66, Zagreb</item>
      <item>Danijela Milić, OIB 33483465987, ŠESTINSKA CESTA 19A, 10000 Zagreb</item>
      <item>ORTIS COMMERCE d.o.o., OIB 27408374267, Kikovica bb, 51 219 Čavle</item>
      <item>OSTALI VJEROVNICI</item>
    </izvorni_sadrzaj>
    <derivirana_varijabla naziv="DomainObject.Predmet.StrankaListFormatedWithAdressOIB_1">
      <item>DOM-PLAN d.o.o. za projektiranje građenje i nadzor, OIB 31593770711, Laščinska 66, Zagreb</item>
      <item>Danijela Milić, OIB 33483465987, ŠESTINSKA CESTA 19A, 10000 Zagreb</item>
      <item>ORTIS COMMERCE d.o.o., OIB 27408374267, Kikovica bb, 51 219 Čavle</item>
      <item>OSTALI VJEROVNICI</item>
    </derivirana_varijabla>
  </DomainObject.Predmet.StrankaListFormatedWithAdressOIB>
  <DomainObject.Predmet.StrankaListNazivFormated>
    <izvorni_sadrzaj>
      <item>DOM-PLAN d.o.o. za projektiranje građenje i nadzor</item>
      <item>Danijela Milić</item>
      <item>ORTIS COMMERCE d.o.o.</item>
      <item>OSTALI VJEROVNICI</item>
    </izvorni_sadrzaj>
    <derivirana_varijabla naziv="DomainObject.Predmet.StrankaListNazivFormated_1">
      <item>DOM-PLAN d.o.o. za projektiranje građenje i nadzor</item>
      <item>Danijela Milić</item>
      <item>ORTIS COMMERCE d.o.o.</item>
      <item>OSTALI VJEROVNICI</item>
    </derivirana_varijabla>
  </DomainObject.Predmet.StrankaListNazivFormated>
  <DomainObject.Predmet.StrankaListNazivFormatedOIB>
    <izvorni_sadrzaj>
      <item>DOM-PLAN d.o.o. za projektiranje građenje i nadzor, OIB 31593770711</item>
      <item>Danijela Milić, OIB 33483465987</item>
      <item>ORTIS COMMERCE d.o.o., OIB 27408374267</item>
      <item>OSTALI VJEROVNICI</item>
    </izvorni_sadrzaj>
    <derivirana_varijabla naziv="DomainObject.Predmet.StrankaListNazivFormatedOIB_1">
      <item>DOM-PLAN d.o.o. za projektiranje građenje i nadzor, OIB 31593770711</item>
      <item>Danijela Milić, OIB 33483465987</item>
      <item>ORTIS COMMERCE d.o.o., OIB 27408374267</item>
      <item>OSTALI VJEROVNICI</item>
    </derivirana_varijabla>
  </DomainObject.Predmet.StrankaListNazivFormatedOIB>
  <DomainObject.Predmet.ProtuStrankaListFormated>
    <izvorni_sadrzaj>
      <item>STANKO DRAGIĆ</item>
    </izvorni_sadrzaj>
    <derivirana_varijabla naziv="DomainObject.Predmet.ProtuStrankaListFormated_1">
      <item>STANKO DRAGIĆ</item>
    </derivirana_varijabla>
  </DomainObject.Predmet.ProtuStrankaListFormated>
  <DomainObject.Predmet.ProtuStrankaListFormatedOIB>
    <izvorni_sadrzaj>
      <item>STANKO DRAGIĆ, OIB 28793790972</item>
    </izvorni_sadrzaj>
    <derivirana_varijabla naziv="DomainObject.Predmet.ProtuStrankaListFormatedOIB_1">
      <item>STANKO DRAGIĆ, OIB 28793790972</item>
    </derivirana_varijabla>
  </DomainObject.Predmet.ProtuStrankaListFormatedOIB>
  <DomainObject.Predmet.ProtuStrankaListFormatedWithAdress>
    <izvorni_sadrzaj>
      <item>STANKO DRAGIĆ, Kralja Tomislava 13, 47 000 Karlovac</item>
    </izvorni_sadrzaj>
    <derivirana_varijabla naziv="DomainObject.Predmet.ProtuStrankaListFormatedWithAdress_1">
      <item>STANKO DRAGIĆ, Kralja Tomislava 13, 47 000 Karlovac</item>
    </derivirana_varijabla>
  </DomainObject.Predmet.ProtuStrankaListFormatedWithAdress>
  <DomainObject.Predmet.ProtuStrankaListFormatedWithAdressOIB>
    <izvorni_sadrzaj>
      <item>STANKO DRAGIĆ, OIB 28793790972, Kralja Tomislava 13, 47 000 Karlovac</item>
    </izvorni_sadrzaj>
    <derivirana_varijabla naziv="DomainObject.Predmet.ProtuStrankaListFormatedWithAdressOIB_1">
      <item>STANKO DRAGIĆ, OIB 28793790972, Kralja Tomislava 13, 47 000 Karlovac</item>
    </derivirana_varijabla>
  </DomainObject.Predmet.ProtuStrankaListFormatedWithAdressOIB>
  <DomainObject.Predmet.ProtuStrankaListNazivFormated>
    <izvorni_sadrzaj>
      <item>STANKO DRAGIĆ</item>
    </izvorni_sadrzaj>
    <derivirana_varijabla naziv="DomainObject.Predmet.ProtuStrankaListNazivFormated_1">
      <item>STANKO DRAGIĆ</item>
    </derivirana_varijabla>
  </DomainObject.Predmet.ProtuStrankaListNazivFormated>
  <DomainObject.Predmet.ProtuStrankaListNazivFormatedOIB>
    <izvorni_sadrzaj>
      <item>STANKO DRAGIĆ, OIB 28793790972</item>
    </izvorni_sadrzaj>
    <derivirana_varijabla naziv="DomainObject.Predmet.ProtuStrankaListNazivFormatedOIB_1">
      <item>STANKO DRAGIĆ, OIB 28793790972</item>
    </derivirana_varijabla>
  </DomainObject.Predmet.ProtuStrankaListNazivFormatedOIB>
  <DomainObject.Predmet.OstaliListFormated>
    <izvorni_sadrzaj>
      <item>Jasna Brajdić</item>
      <item>NARODNE NOVINE</item>
      <item>ŽUPANIJSKO DRŽAVNO ODVJETNIŠTVO U KARLOVCU</item>
      <item>GRAĐANSKO ŠREDNO KREDITNA ZADRUGA u likvidaciji</item>
    </izvorni_sadrzaj>
    <derivirana_varijabla naziv="DomainObject.Predmet.OstaliListFormated_1">
      <item>Jasna Brajdić</item>
      <item>NARODNE NOVINE</item>
      <item>ŽUPANIJSKO DRŽAVNO ODVJETNIŠTVO U KARLOVCU</item>
      <item>GRAĐANSKO ŠREDNO KREDITNA ZADRUGA u likvidaciji</item>
    </derivirana_varijabla>
  </DomainObject.Predmet.OstaliListFormated>
  <DomainObject.Predmet.OstaliListFormatedOIB>
    <izvorni_sadrzaj>
      <item>Jasna Brajdić, OIB 02189566674</item>
      <item>NARODNE NOVINE, OIB 64546066176</item>
      <item>ŽUPANIJSKO DRŽAVNO ODVJETNIŠTVO U KARLOVCU, OIB 96351974803</item>
      <item>GRAĐANSKO ŠREDNO KREDITNA ZADRUGA u likvidaciji</item>
    </izvorni_sadrzaj>
    <derivirana_varijabla naziv="DomainObject.Predmet.OstaliListFormatedOIB_1">
      <item>Jasna Brajdić, OIB 02189566674</item>
      <item>NARODNE NOVINE, OIB 64546066176</item>
      <item>ŽUPANIJSKO DRŽAVNO ODVJETNIŠTVO U KARLOVCU, OIB 96351974803</item>
      <item>GRAĐANSKO ŠREDNO KREDITNA ZADRUGA u likvidaciji</item>
    </derivirana_varijabla>
  </DomainObject.Predmet.OstaliListFormatedOIB>
  <DomainObject.Predmet.OstaliListFormatedWithAdress>
    <izvorni_sadrzaj>
      <item>Jasna Brajdić, Donje Mrzlo Polje Mrežničko 96, 47250 Donje Mrzlo Polje Mrežn.</item>
      <item>NARODNE NOVINE, SR NJEMAČKE 6, 100000 Zagreb</item>
      <item>ŽUPANIJSKO DRŽAVNO ODVJETNIŠTVO U KARLOVCU, TRG HRVATSKIH BRANITELJA 1/III, 470000 Karlovac</item>
      <item>GRAĐANSKO ŠREDNO KREDITNA ZADRUGA u likvidaciji, VLAŠKA 40, 10 0000 Zagreb</item>
    </izvorni_sadrzaj>
    <derivirana_varijabla naziv="DomainObject.Predmet.OstaliListFormatedWithAdress_1">
      <item>Jasna Brajdić, Donje Mrzlo Polje Mrežničko 96, 47250 Donje Mrzlo Polje Mrežn.</item>
      <item>NARODNE NOVINE, SR NJEMAČKE 6, 100000 Zagreb</item>
      <item>ŽUPANIJSKO DRŽAVNO ODVJETNIŠTVO U KARLOVCU, TRG HRVATSKIH BRANITELJA 1/III, 470000 Karlovac</item>
      <item>GRAĐANSKO ŠREDNO KREDITNA ZADRUGA u likvidaciji, VLAŠKA 40, 10 0000 Zagreb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  <item>NARODNE NOVINE, OIB 64546066176, SR NJEMAČKE 6, 100000 Zagreb</item>
      <item>ŽUPANIJSKO DRŽAVNO ODVJETNIŠTVO U KARLOVCU, OIB 96351974803, TRG HRVATSKIH BRANITELJA 1/III, 470000 Karlovac</item>
      <item>GRAĐANSKO ŠREDNO KREDITNA ZADRUGA u likvidaciji, VLAŠKA 40, 10 0000 Zagreb</item>
    </izvorni_sadrzaj>
    <derivirana_varijabla naziv="DomainObject.Predmet.OstaliListFormatedWithAdressOIB_1">
      <item>Jasna Brajdić, OIB 02189566674, Donje Mrzlo Polje Mrežničko 96, 47250 Donje Mrzlo Polje Mrežn.</item>
      <item>NARODNE NOVINE, OIB 64546066176, SR NJEMAČKE 6, 100000 Zagreb</item>
      <item>ŽUPANIJSKO DRŽAVNO ODVJETNIŠTVO U KARLOVCU, OIB 96351974803, TRG HRVATSKIH BRANITELJA 1/III, 470000 Karlovac</item>
      <item>GRAĐANSKO ŠREDNO KREDITNA ZADRUGA u likvidaciji, VLAŠKA 40, 10 0000 Zagreb</item>
    </derivirana_varijabla>
  </DomainObject.Predmet.OstaliListFormatedWithAdressOIB>
  <DomainObject.Predmet.OstaliListNazivFormated>
    <izvorni_sadrzaj>
      <item>Jasna Brajdić</item>
      <item>NARODNE NOVINE</item>
      <item>ŽUPANIJSKO DRŽAVNO ODVJETNIŠTVO U KARLOVCU</item>
      <item>GRAĐANSKO ŠREDNO KREDITNA ZADRUGA u likvidaciji</item>
    </izvorni_sadrzaj>
    <derivirana_varijabla naziv="DomainObject.Predmet.OstaliListNazivFormated_1">
      <item>Jasna Brajdić</item>
      <item>NARODNE NOVINE</item>
      <item>ŽUPANIJSKO DRŽAVNO ODVJETNIŠTVO U KARLOVCU</item>
      <item>GRAĐANSKO ŠREDNO KREDITNA ZADRUGA u likvidaciji</item>
    </derivirana_varijabla>
  </DomainObject.Predmet.OstaliListNazivFormated>
  <DomainObject.Predmet.OstaliListNazivFormatedOIB>
    <izvorni_sadrzaj>
      <item>Jasna Brajdić, OIB 02189566674</item>
      <item>NARODNE NOVINE, OIB 64546066176</item>
      <item>ŽUPANIJSKO DRŽAVNO ODVJETNIŠTVO U KARLOVCU, OIB 96351974803</item>
      <item>GRAĐANSKO ŠREDNO KREDITNA ZADRUGA u likvidaciji</item>
    </izvorni_sadrzaj>
    <derivirana_varijabla naziv="DomainObject.Predmet.OstaliListNazivFormatedOIB_1">
      <item>Jasna Brajdić, OIB 02189566674</item>
      <item>NARODNE NOVINE, OIB 64546066176</item>
      <item>ŽUPANIJSKO DRŽAVNO ODVJETNIŠTVO U KARLOVCU, OIB 96351974803</item>
      <item>GRAĐANSKO ŠREDNO KREDITNA ZADRUGA u likvidaciji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STANKO DRAGIĆ</izvorni_sadrzaj>
    <derivirana_varijabla naziv="DomainObject.Predmet.ProtustrankaIDrugi_1">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STANKO DRAGIĆ, OIB 28793790972, Kralja Tomislava 13, 47 000 Karlovac</izvorni_sadrzaj>
    <derivirana_varijabla naziv="DomainObject.Predmet.ProtustrankaIDrugiAdressOIB_1">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STANKO DRAGIĆ</item>
      <item>DOM-PLAN d.o.o. za projektiranje građenje i nadzor</item>
      <item>Danijela Milić</item>
      <item>ORTIS COMMERCE d.o.o.</item>
      <item>Jasna Brajdić</item>
      <item>NARODNE NOVINE</item>
      <item>ŽUPANIJSKO DRŽAVNO ODVJETNIŠTVO U KARLOVCU</item>
      <item>OSTALI VJEROVNICI</item>
      <item>GRAĐANSKO ŠREDNO KREDITNA ZADRUGA u likvidaciji</item>
    </izvorni_sadrzaj>
    <derivirana_varijabla naziv="DomainObject.Predmet.SudioniciListNaziv_1">
      <item>STANKO DRAGIĆ</item>
      <item>DOM-PLAN d.o.o. za projektiranje građenje i nadzor</item>
      <item>Danijela Milić</item>
      <item>ORTIS COMMERCE d.o.o.</item>
      <item>Jasna Brajdić</item>
      <item>NARODNE NOVINE</item>
      <item>ŽUPANIJSKO DRŽAVNO ODVJETNIŠTVO U KARLOVCU</item>
      <item>OSTALI VJEROVNICI</item>
      <item>GRAĐANSKO ŠREDNO KREDITNA ZADRUGA u likvidaciji</item>
    </derivirana_varijabla>
  </DomainObject.Predmet.SudioniciListNaziv>
  <DomainObject.Predmet.SudioniciListAdressOIB>
    <izvorni_sadrzaj>
      <item>STANKO DRAGIĆ, OIB 28793790972, Kralja Tomislava 13,47 000 Karlovac</item>
      <item>DOM-PLAN d.o.o. za projektiranje građenje i nadzor, OIB 31593770711, Laščinska 66,Zagreb</item>
      <item>Danijela Milić, OIB 33483465987, ŠESTINSKA CESTA 19A,10000 Zagreb</item>
      <item>ORTIS COMMERCE d.o.o., OIB 27408374267, Kikovica bb,51 219 Čavle</item>
      <item>Jasna Brajdić, OIB 02189566674, Donje Mrzlo Polje Mrežničko 96,47250 Donje Mrzlo Polje Mrežn.</item>
      <item>NARODNE NOVINE, OIB 64546066176, SR NJEMAČKE 6,100000 Zagreb</item>
      <item>ŽUPANIJSKO DRŽAVNO ODVJETNIŠTVO U KARLOVCU, OIB 96351974803, TRG HRVATSKIH BRANITELJA 1/III,470000 Karlovac</item>
      <item>OSTALI VJEROVNICI</item>
      <item>GRAĐANSKO ŠREDNO KREDITNA ZADRUGA u likvidaciji, VLAŠKA 40,10 0000 Zagreb</item>
    </izvorni_sadrzaj>
    <derivirana_varijabla naziv="DomainObject.Predmet.SudioniciListAdressOIB_1">
      <item>STANKO DRAGIĆ, OIB 28793790972, Kralja Tomislava 13,47 000 Karlovac</item>
      <item>DOM-PLAN d.o.o. za projektiranje građenje i nadzor, OIB 31593770711, Laščinska 66,Zagreb</item>
      <item>Danijela Milić, OIB 33483465987, ŠESTINSKA CESTA 19A,10000 Zagreb</item>
      <item>ORTIS COMMERCE d.o.o., OIB 27408374267, Kikovica bb,51 219 Čavle</item>
      <item>Jasna Brajdić, OIB 02189566674, Donje Mrzlo Polje Mrežničko 96,47250 Donje Mrzlo Polje Mrežn.</item>
      <item>NARODNE NOVINE, OIB 64546066176, SR NJEMAČKE 6,100000 Zagreb</item>
      <item>ŽUPANIJSKO DRŽAVNO ODVJETNIŠTVO U KARLOVCU, OIB 96351974803, TRG HRVATSKIH BRANITELJA 1/III,470000 Karlovac</item>
      <item>OSTALI VJEROVNICI</item>
      <item>GRAĐANSKO ŠREDNO KREDITNA ZADRUGA u likvidaciji, VLAŠKA 40,10 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28793790972</item>
      <item>, OIB 31593770711</item>
      <item>, OIB 33483465987</item>
      <item>, OIB 27408374267</item>
      <item>, OIB 02189566674</item>
      <item>, OIB 64546066176</item>
      <item>, OIB 96351974803</item>
      <item>, OIB null</item>
      <item>, OIB null</item>
    </izvorni_sadrzaj>
    <derivirana_varijabla naziv="DomainObject.Predmet.SudioniciListNazivOIB_1">
      <item>, OIB 28793790972</item>
      <item>, OIB 31593770711</item>
      <item>, OIB 33483465987</item>
      <item>, OIB 27408374267</item>
      <item>, OIB 02189566674</item>
      <item>, OIB 64546066176</item>
      <item>, OIB 96351974803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843</properties:Characters>
  <properties:Lines>35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2016-12-16T12:14:00Z</dcterms:created>
  <dc:creator>malenicav</dc:creator>
  <cp:lastModifiedBy>Kristina Švajger</cp:lastModifiedBy>
  <cp:lastPrinted>2016-12-16T12:18:00Z</cp:lastPrinted>
  <dcterms:modified xmlns:xsi="http://www.w3.org/2001/XMLSchema-instance" xsi:type="dcterms:W3CDTF">2016-12-16T12:18:00Z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