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8412" w14:paraId="dca8412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2C2CE1">
        <w:rPr>
          <w:b/>
        </w:rPr>
        <w:t xml:space="preserve">Broj: </w:t>
      </w:r>
      <w:r w:rsidR="002C2CE1" w:rsidRPr="002C2CE1">
        <w:rPr>
          <w:b/>
        </w:rPr>
        <w:t>1/</w:t>
      </w:r>
      <w:r w:rsidR="001455B4" w:rsidRPr="002C2CE1">
        <w:rPr>
          <w:b/>
        </w:rPr>
        <w:t>St-</w:t>
      </w:r>
      <w:r w:rsidR="009B325E" w:rsidRPr="002C2CE1">
        <w:rPr>
          <w:b/>
        </w:rPr>
        <w:t>261/2012-241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postupku stečaja nad dužniko</w:t>
      </w:r>
      <w:r w:rsidR="00D43D12">
        <w:t xml:space="preserve">m </w:t>
      </w:r>
      <w:r w:rsidR="0097374F">
        <w:t>IZGRADNJA d.o.o, u stečaju Slavonski Brod</w:t>
      </w:r>
      <w:r>
        <w:t xml:space="preserve">, </w:t>
      </w:r>
      <w:r w:rsidR="00FC7A4C">
        <w:t xml:space="preserve">Dr. Mile Budaka 1a, OIB 47157883730, </w:t>
      </w:r>
      <w:r>
        <w:t xml:space="preserve">nakon unovčenja dijela imovine stečajnog dužnika na kojoj postoje razlučna prava,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2C2CE1">
        <w:t>02.ožujka</w:t>
      </w:r>
      <w:r w:rsidR="00FC7A4C">
        <w:t xml:space="preserve"> 2018.g.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7F77C3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2C2CE1">
        <w:t>prodajom nekretnina</w:t>
      </w:r>
      <w:r w:rsidR="001E349F">
        <w:t xml:space="preserve"> stečajnog dužnika </w:t>
      </w:r>
      <w:r w:rsidR="002C2CE1">
        <w:t>koje čine</w:t>
      </w:r>
      <w:r w:rsidR="00FC7A4C">
        <w:t xml:space="preserve"> etažno vlasništvo u stambeno poslovnoj zgradi izgrađenoj na kč.br. 3624, upisane</w:t>
      </w:r>
      <w:r w:rsidR="00CB6BB3">
        <w:t xml:space="preserve"> u </w:t>
      </w:r>
      <w:r w:rsidR="008A3007">
        <w:t>zk.ul</w:t>
      </w:r>
      <w:r w:rsidR="00FC7A4C">
        <w:t xml:space="preserve">. 12224 </w:t>
      </w:r>
      <w:proofErr w:type="spellStart"/>
      <w:r w:rsidR="00FC7A4C">
        <w:t>k.o</w:t>
      </w:r>
      <w:proofErr w:type="spellEnd"/>
      <w:r w:rsidR="00FC7A4C">
        <w:t xml:space="preserve"> </w:t>
      </w:r>
      <w:proofErr w:type="spellStart"/>
      <w:r w:rsidR="00FC7A4C">
        <w:t>Slav.Brod</w:t>
      </w:r>
      <w:proofErr w:type="spellEnd"/>
      <w:r w:rsidR="00FC7A4C">
        <w:t>, poduložak</w:t>
      </w:r>
      <w:r w:rsidR="008A3007">
        <w:t xml:space="preserve"> </w:t>
      </w:r>
      <w:r w:rsidR="002C2CE1">
        <w:t>4 i 61</w:t>
      </w:r>
      <w:r w:rsidR="001E22E9">
        <w:t xml:space="preserve">, </w:t>
      </w:r>
      <w:r w:rsidR="002C2CE1">
        <w:t>koje u naravi čine poslovni prostor u prizemlju površine 97,05 m2 i spremište u podrumu površine 14,60 m2</w:t>
      </w:r>
    </w:p>
    <w:p w:rsidRDefault="00FC7A4C" w:rsidP="009A7C07" w:rsidR="00FC7A4C">
      <w:pPr>
        <w:jc w:val="both"/>
      </w:pP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2C2CE1">
        <w:rPr>
          <w:b/>
        </w:rPr>
        <w:t>370.806,76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smartTag w:element="metricconverter" w:uri="urn:schemas-microsoft-com:office:smarttags">
        <w:smartTagPr>
          <w:attr w:val="170 st" w:name="ProductID"/>
        </w:smartTagPr>
        <w:r w:rsidR="007F77C3">
          <w:t>170 st</w:t>
        </w:r>
      </w:smartTag>
      <w:r w:rsidR="007F77C3">
        <w:t>. 1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2C2CE1">
        <w:rPr>
          <w:b/>
        </w:rPr>
        <w:t xml:space="preserve">18.540,34 </w:t>
      </w:r>
      <w:r w:rsidR="007F77C3" w:rsidRPr="009A24E5">
        <w:rPr>
          <w:b/>
        </w:rPr>
        <w:t>kn</w:t>
      </w:r>
    </w:p>
    <w:p w:rsidRDefault="002C2CE1" w:rsidP="007F77C3" w:rsidR="00CB6BB3" w:rsidRPr="00CB6BB3">
      <w:pPr>
        <w:jc w:val="both"/>
      </w:pPr>
      <w:r>
        <w:t xml:space="preserve"> </w:t>
      </w:r>
      <w:r w:rsidR="00CB6BB3" w:rsidRPr="00CB6BB3">
        <w:t>Troškovi unovčenja tražbine</w:t>
      </w:r>
      <w:r w:rsidR="00CB6BB3">
        <w:t xml:space="preserve"> 5% po čl. 170 st. 2 SZ-a      </w:t>
      </w:r>
      <w:r>
        <w:t xml:space="preserve">                              </w:t>
      </w:r>
      <w:r>
        <w:rPr>
          <w:b/>
        </w:rPr>
        <w:t>18.540,34</w:t>
      </w:r>
      <w:r w:rsidR="00CB6BB3" w:rsidRPr="00CB6BB3">
        <w:rPr>
          <w:b/>
        </w:rPr>
        <w:t xml:space="preserve"> kn</w:t>
      </w:r>
    </w:p>
    <w:p w:rsidRDefault="002C2CE1" w:rsidP="007F77C3" w:rsidR="007F77C3">
      <w:pPr>
        <w:jc w:val="both"/>
        <w:rPr>
          <w:b/>
        </w:rPr>
      </w:pPr>
      <w:r>
        <w:rPr>
          <w:b/>
        </w:rPr>
        <w:t xml:space="preserve">  </w:t>
      </w:r>
      <w:r w:rsidR="007F77C3">
        <w:rPr>
          <w:b/>
        </w:rPr>
        <w:t>___________________________________________________________________</w:t>
      </w:r>
      <w:r w:rsidR="001E349F">
        <w:rPr>
          <w:b/>
        </w:rPr>
        <w:t>___</w:t>
      </w:r>
      <w:r w:rsidR="007F77C3">
        <w:rPr>
          <w:b/>
        </w:rPr>
        <w:t>_</w:t>
      </w:r>
    </w:p>
    <w:p w:rsidRDefault="002C2CE1" w:rsidP="007F77C3" w:rsidR="007F77C3" w:rsidRPr="009A24E5">
      <w:pPr>
        <w:jc w:val="both"/>
      </w:pPr>
      <w:r>
        <w:rPr>
          <w:b/>
        </w:rPr>
        <w:t xml:space="preserve"> </w:t>
      </w:r>
      <w:r w:rsidR="007F77C3">
        <w:rPr>
          <w:b/>
        </w:rPr>
        <w:t>Ukupno stečajna masa</w:t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8A3007">
        <w:rPr>
          <w:b/>
        </w:rPr>
        <w:t xml:space="preserve">  </w:t>
      </w:r>
      <w:r w:rsidR="001E349F">
        <w:rPr>
          <w:b/>
        </w:rPr>
        <w:t xml:space="preserve">  </w:t>
      </w:r>
      <w:r>
        <w:rPr>
          <w:b/>
        </w:rPr>
        <w:t>37.080,68</w:t>
      </w:r>
      <w:r w:rsidR="007F77C3"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r w:rsidR="001E349F">
        <w:t xml:space="preserve">Razlučni vjerovnik </w:t>
      </w:r>
      <w:r w:rsidR="005D0BEC">
        <w:t>KentBank</w:t>
      </w:r>
      <w:r w:rsidR="008A3007">
        <w:t xml:space="preserve"> d.d. Zagreb, Gundulićeva 1 (ranije Banka Brod d.d. Sl.Brod, Zajčeva 21)</w:t>
      </w:r>
      <w:r w:rsidR="009A7C07">
        <w:t xml:space="preserve">, </w:t>
      </w:r>
      <w:r w:rsidR="001E349F">
        <w:t>te</w:t>
      </w:r>
      <w:r w:rsidR="001B3E19">
        <w:t>meljem založnog prava uknjiženog</w:t>
      </w:r>
      <w:r w:rsidR="001E349F">
        <w:t xml:space="preserve"> u zemljišnim knjigama pod br. Z-</w:t>
      </w:r>
      <w:r w:rsidR="008A3007">
        <w:t>8396/11 od 22.11.2011</w:t>
      </w:r>
      <w:r w:rsidR="001E349F">
        <w:t>.</w:t>
      </w:r>
      <w:r w:rsidR="007F77C3" w:rsidRPr="009A24E5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2C2CE1">
        <w:rPr>
          <w:b/>
        </w:rPr>
        <w:t>333.726,08</w:t>
      </w:r>
      <w:r w:rsidR="001E349F" w:rsidRPr="001E349F">
        <w:rPr>
          <w:b/>
        </w:rPr>
        <w:t xml:space="preserve"> 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r w:rsidR="00797781">
        <w:t>ostaju nenamirene tražbine razlučnih vjerovnika kako slijedi:</w:t>
      </w:r>
    </w:p>
    <w:p w:rsidRDefault="008A3007" w:rsidP="00797781" w:rsidR="002C2CE1">
      <w:pPr>
        <w:numPr>
          <w:ilvl w:val="0"/>
          <w:numId w:val="18"/>
        </w:numPr>
        <w:jc w:val="both"/>
      </w:pPr>
      <w:r>
        <w:t>KentBank d.d</w:t>
      </w:r>
      <w:r w:rsidR="007405EA">
        <w:t xml:space="preserve"> </w:t>
      </w:r>
      <w:r w:rsidR="001A4913">
        <w:t xml:space="preserve">za </w:t>
      </w:r>
      <w:r>
        <w:t>ostat</w:t>
      </w:r>
      <w:r w:rsidR="00797781">
        <w:t>ak</w:t>
      </w:r>
      <w:r>
        <w:t xml:space="preserve"> </w:t>
      </w:r>
      <w:r w:rsidR="00797781">
        <w:t>osigurane tražbine</w:t>
      </w:r>
      <w:r>
        <w:t xml:space="preserve"> </w:t>
      </w:r>
      <w:r w:rsidR="00797781">
        <w:t>u iznosu</w:t>
      </w:r>
      <w:r w:rsidR="001A4913">
        <w:t xml:space="preserve"> </w:t>
      </w:r>
      <w:r w:rsidR="005D0BEC">
        <w:t>4.</w:t>
      </w:r>
      <w:r w:rsidR="002C2CE1">
        <w:t>550.465,84</w:t>
      </w:r>
      <w:r w:rsidR="00797781">
        <w:t xml:space="preserve"> kn,</w:t>
      </w:r>
    </w:p>
    <w:p w:rsidRDefault="00797781" w:rsidP="00797781" w:rsidR="00797781">
      <w:pPr>
        <w:numPr>
          <w:ilvl w:val="0"/>
          <w:numId w:val="18"/>
        </w:numPr>
        <w:jc w:val="both"/>
      </w:pPr>
      <w:r>
        <w:t xml:space="preserve">RH Ministarstvo financija </w:t>
      </w:r>
      <w:r w:rsidR="002C2CE1">
        <w:t>za cjelokupni iznos tražbine osigurane</w:t>
      </w:r>
      <w:r>
        <w:t xml:space="preserve"> založnim pravom upisanim pod br. Z-7508/13</w:t>
      </w:r>
      <w:r w:rsidR="002C2CE1">
        <w:t>.</w:t>
      </w:r>
    </w:p>
    <w:p w:rsidRDefault="00797781" w:rsidP="007F77C3" w:rsidR="00797781">
      <w:pPr>
        <w:jc w:val="both"/>
      </w:pPr>
    </w:p>
    <w:p w:rsidRDefault="001A4913" w:rsidP="007F77C3" w:rsidR="001A4913">
      <w:pPr>
        <w:jc w:val="both"/>
      </w:pPr>
    </w:p>
    <w:p w:rsidRDefault="0061057C" w:rsidP="0061057C" w:rsidR="000F122A" w:rsidRPr="002C2CE1">
      <w:pPr>
        <w:jc w:val="right"/>
        <w:rPr>
          <w:b/>
        </w:rPr>
      </w:pPr>
      <w:r w:rsidRPr="002C2CE1">
        <w:rPr>
          <w:b/>
        </w:rPr>
        <w:t xml:space="preserve">Broj: </w:t>
      </w:r>
      <w:r w:rsidR="002C2CE1" w:rsidRPr="002C2CE1">
        <w:rPr>
          <w:b/>
        </w:rPr>
        <w:t>1/</w:t>
      </w:r>
      <w:r w:rsidRPr="002C2CE1">
        <w:rPr>
          <w:b/>
        </w:rPr>
        <w:t>St-261/2012-2</w:t>
      </w:r>
      <w:r w:rsidR="002C2CE1" w:rsidRPr="002C2CE1">
        <w:rPr>
          <w:b/>
        </w:rPr>
        <w:t>41</w:t>
      </w:r>
      <w:r w:rsidR="000F122A" w:rsidRPr="002C2CE1">
        <w:rPr>
          <w:b/>
        </w:rPr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A03607" w:rsidP="002C2CE1" w:rsidR="00A03607">
      <w:pPr>
        <w:jc w:val="center"/>
        <w:rPr>
          <w:b/>
        </w:rPr>
      </w:pPr>
      <w:r>
        <w:t>-2 -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7F77C3" w:rsidR="009A7C07">
      <w:pPr>
        <w:jc w:val="both"/>
      </w:pPr>
    </w:p>
    <w:p w:rsidRDefault="009A7C07" w:rsidP="007F77C3" w:rsidR="009A7C07">
      <w:pPr>
        <w:jc w:val="both"/>
      </w:pPr>
      <w:r>
        <w:tab/>
      </w:r>
      <w:r w:rsidR="004E5BA9">
        <w:rPr>
          <w:b/>
        </w:rPr>
        <w:t>IV</w:t>
      </w:r>
      <w:r w:rsidRPr="009A7C07">
        <w:rPr>
          <w:b/>
        </w:rPr>
        <w:t xml:space="preserve"> –</w:t>
      </w:r>
      <w:r>
        <w:t xml:space="preserve"> Nalaže se računovodstvu Trgovačkog suda u Osijeku da po prijemu pravomoćnog rješenja obavi isplate iz toč. I A i B izreke ovog rješenja i to;</w:t>
      </w:r>
    </w:p>
    <w:p w:rsidRDefault="009A7C07" w:rsidP="009A7C07" w:rsidR="009A7C07">
      <w:pPr>
        <w:numPr>
          <w:ilvl w:val="0"/>
          <w:numId w:val="17"/>
        </w:numPr>
        <w:jc w:val="both"/>
      </w:pPr>
      <w:r>
        <w:t>u korist stečajne mase dužnika IZGRADNJA d.o.o, u stečaju Slavonski Brod,</w:t>
      </w:r>
      <w:r w:rsidR="005D0BEC">
        <w:t xml:space="preserve"> </w:t>
      </w:r>
      <w:r>
        <w:t xml:space="preserve">Dr.M.Budaka 1a, OIB 47157883730 iznos od </w:t>
      </w:r>
      <w:r w:rsidR="002C2CE1" w:rsidRPr="002C2CE1">
        <w:rPr>
          <w:b/>
        </w:rPr>
        <w:t>37.080,68</w:t>
      </w:r>
      <w:r w:rsidRPr="002C2CE1">
        <w:rPr>
          <w:b/>
        </w:rPr>
        <w:t xml:space="preserve"> kn</w:t>
      </w:r>
      <w:r>
        <w:t xml:space="preserve"> na račun IBAN HR 41 2500 0091 1013 8330 0,</w:t>
      </w:r>
    </w:p>
    <w:p w:rsidRDefault="009A7C07" w:rsidP="007F77C3" w:rsidR="000F122A">
      <w:pPr>
        <w:numPr>
          <w:ilvl w:val="0"/>
          <w:numId w:val="17"/>
        </w:numPr>
        <w:jc w:val="both"/>
      </w:pPr>
      <w:r>
        <w:t xml:space="preserve">u korist razlučnog vjerovnika </w:t>
      </w:r>
      <w:r w:rsidR="004E5BA9">
        <w:t>KentBank d.d.</w:t>
      </w:r>
      <w:r w:rsidR="001A4913">
        <w:t xml:space="preserve"> </w:t>
      </w:r>
      <w:r w:rsidR="004E5BA9">
        <w:t xml:space="preserve">u iznosu </w:t>
      </w:r>
      <w:r w:rsidR="00387470" w:rsidRPr="00387470">
        <w:rPr>
          <w:b/>
        </w:rPr>
        <w:t>333.726,08</w:t>
      </w:r>
      <w:r w:rsidR="004E5BA9" w:rsidRPr="00387470">
        <w:rPr>
          <w:b/>
        </w:rPr>
        <w:t xml:space="preserve"> kn</w:t>
      </w:r>
      <w:r w:rsidR="004E5BA9">
        <w:t xml:space="preserve"> </w:t>
      </w:r>
      <w:r w:rsidR="001A4913">
        <w:t xml:space="preserve">na račun br. </w:t>
      </w:r>
      <w:r w:rsidR="004E5BA9">
        <w:t>IBAN HR5741240031011111116, model 00, poziv na broj 4140002552.</w:t>
      </w:r>
    </w:p>
    <w:p w:rsidRDefault="000F122A" w:rsidP="007F77C3" w:rsidR="007F77C3">
      <w:pPr>
        <w:jc w:val="both"/>
      </w:pPr>
      <w:r>
        <w:tab/>
      </w:r>
      <w:r w:rsidR="007F77C3">
        <w:tab/>
      </w:r>
      <w:r w:rsidR="007F77C3">
        <w:tab/>
      </w:r>
    </w:p>
    <w:p w:rsidRDefault="007F77C3" w:rsidP="007F77C3" w:rsidR="007F77C3" w:rsidRPr="004E5BA9">
      <w:pPr>
        <w:jc w:val="center"/>
      </w:pPr>
      <w:r w:rsidRPr="004E5BA9">
        <w:t>Obrazloženje</w:t>
      </w: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387470">
        <w:t>ekretnine navedene</w:t>
      </w:r>
      <w:r w:rsidR="007246E4">
        <w:t xml:space="preserve"> u izreci ovog rješenja unovčen</w:t>
      </w:r>
      <w:r w:rsidR="00387470">
        <w:t>e</w:t>
      </w:r>
      <w:r w:rsidR="005D0BEC">
        <w:t xml:space="preserve"> </w:t>
      </w:r>
      <w:r w:rsidR="00387470">
        <w:t>su</w:t>
      </w:r>
      <w:r w:rsidR="007246E4">
        <w:t xml:space="preserve"> kao dio stečajne mase dužnika IZGRADNJA </w:t>
      </w:r>
      <w:r w:rsidR="005D0BEC">
        <w:t xml:space="preserve"> d.o.o, u stečaju Slav.Brod na </w:t>
      </w:r>
      <w:r w:rsidR="007246E4">
        <w:t xml:space="preserve">ročištu za javnu dražbu, za iznos </w:t>
      </w:r>
      <w:proofErr w:type="spellStart"/>
      <w:r w:rsidR="007246E4">
        <w:t>kupovnin</w:t>
      </w:r>
      <w:r w:rsidR="005D0BEC">
        <w:t>e</w:t>
      </w:r>
      <w:proofErr w:type="spellEnd"/>
      <w:r w:rsidR="007246E4">
        <w:t xml:space="preserve">  od ukupno </w:t>
      </w:r>
      <w:r w:rsidR="00387470">
        <w:t>370.806,76</w:t>
      </w:r>
      <w:r w:rsidR="007246E4">
        <w:t xml:space="preserve"> kn.</w:t>
      </w:r>
    </w:p>
    <w:p w:rsidRDefault="007246E4" w:rsidP="007246E4" w:rsidR="007246E4">
      <w:pPr>
        <w:jc w:val="both"/>
      </w:pPr>
      <w:r>
        <w:tab/>
        <w:t>Nakon što je rješenje o dosudi postalo pravomoćno, te kup</w:t>
      </w:r>
      <w:r w:rsidR="00EF2145">
        <w:t>ac u cijelosti uplatio kupovninu</w:t>
      </w:r>
      <w:r>
        <w:t>, Sud je održao ročište u svrhu namirenja tražbina</w:t>
      </w:r>
      <w:r w:rsidR="00EF2145">
        <w:t xml:space="preserve"> razlučnih vjerovnika</w:t>
      </w:r>
      <w:r>
        <w:t>.</w:t>
      </w:r>
    </w:p>
    <w:p w:rsidRDefault="007246E4" w:rsidP="007246E4" w:rsidR="007246E4">
      <w:pPr>
        <w:jc w:val="both"/>
      </w:pPr>
      <w:r>
        <w:tab/>
        <w:t xml:space="preserve">Na ročištu od </w:t>
      </w:r>
      <w:r w:rsidR="00387470">
        <w:t>02.ožujka</w:t>
      </w:r>
      <w:r w:rsidR="005D0BEC">
        <w:t xml:space="preserve"> 2018.g</w:t>
      </w:r>
      <w:r>
        <w:t xml:space="preserve">., </w:t>
      </w:r>
      <w:r w:rsidR="00DF40B6">
        <w:t xml:space="preserve">stečajni upravitelj </w:t>
      </w:r>
      <w:r>
        <w:t xml:space="preserve"> predložio</w:t>
      </w:r>
      <w:r w:rsidR="00DF40B6">
        <w:t xml:space="preserve"> je</w:t>
      </w:r>
      <w:r>
        <w:t xml:space="preserve"> da se prije namirenja razlučnog vjerovnika iz iznosa kupovnine najprije izdvoji u stečajnu masu iznos u vis</w:t>
      </w:r>
      <w:r w:rsidR="007405EA">
        <w:t>ini 5% na ime troškova utvrđivanja</w:t>
      </w:r>
      <w:r>
        <w:t xml:space="preserve"> tražbine, te isto toliko na ime troškova unovčenja prema pravilima </w:t>
      </w:r>
      <w:r w:rsidR="007405EA">
        <w:t>propisanim odredbom</w:t>
      </w:r>
      <w:r>
        <w:t xml:space="preserve"> čl. 170 st. 1 i 2 Stečajnog zakona, a da se s ostatkom namiri razlučni vjerovnik </w:t>
      </w:r>
      <w:r w:rsidR="004E5BA9">
        <w:t>KentBank d.d</w:t>
      </w:r>
      <w:r>
        <w:t>.</w:t>
      </w:r>
    </w:p>
    <w:p w:rsidRDefault="007246E4" w:rsidP="007246E4" w:rsidR="007246E4">
      <w:pPr>
        <w:jc w:val="both"/>
      </w:pPr>
      <w:r>
        <w:tab/>
        <w:t>U tijeku dokaznog postupka Sud je izvršio uvid u spis i priložene isprav</w:t>
      </w:r>
      <w:r w:rsidR="00EF2145">
        <w:t>e, a posebice zemljišno knjižni izvadak za prodanu</w:t>
      </w:r>
      <w:r>
        <w:t xml:space="preserve"> nekretnin</w:t>
      </w:r>
      <w:r w:rsidR="00EF2145">
        <w:t>u</w:t>
      </w:r>
      <w:r>
        <w:t>.</w:t>
      </w:r>
    </w:p>
    <w:p w:rsidRDefault="007246E4" w:rsidP="007246E4" w:rsidR="00306A47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pravilima ovršnog postupka i 3.preostali iznos predati stečajnom upravitelju za namirenje stečajnih vjerovnika.</w:t>
      </w:r>
      <w:r w:rsidR="00306A47">
        <w:tab/>
      </w:r>
    </w:p>
    <w:p w:rsidRDefault="007D24FF" w:rsidP="007D24FF" w:rsidR="007D24FF">
      <w:pPr>
        <w:jc w:val="both"/>
      </w:pPr>
      <w:r>
        <w:tab/>
        <w:t xml:space="preserve">Odredbom čl. 114 st. 1 i 3 OZ-a propisano je da se nakon </w:t>
      </w:r>
      <w:r>
        <w:tab/>
        <w:t>namirenja tražbina iz čl. 113 OZ-a, namiruju  tražbine osigurane založnim pravom i to po redu stjecanju založnog prava, a kako je uvid</w:t>
      </w:r>
      <w:r w:rsidR="00F1365B">
        <w:t>om u zemljišne knjige za prodanu nekretninu</w:t>
      </w:r>
      <w:r>
        <w:t xml:space="preserve"> utvrđeno  da je </w:t>
      </w:r>
      <w:r w:rsidR="004E5BA9">
        <w:t xml:space="preserve">KentBank </w:t>
      </w:r>
      <w:r w:rsidR="00DF40B6">
        <w:t xml:space="preserve">d.d. </w:t>
      </w:r>
      <w:r w:rsidR="00F1365B">
        <w:t xml:space="preserve">kao sljednik Banke Brod d.d., </w:t>
      </w:r>
      <w:r w:rsidR="00DF40B6">
        <w:t>prva</w:t>
      </w:r>
      <w:r w:rsidR="004E5BA9">
        <w:t xml:space="preserve"> u redoslijedu  stjecanja</w:t>
      </w:r>
      <w:r>
        <w:t xml:space="preserve"> založnog prava upisanog pod br. Z-</w:t>
      </w:r>
      <w:r w:rsidR="004E5BA9">
        <w:t>8396/11 od 22.11.2011</w:t>
      </w:r>
      <w:r>
        <w:t>., to je odlučeno da se ist</w:t>
      </w:r>
      <w:r w:rsidR="00DF40B6">
        <w:t>a</w:t>
      </w:r>
      <w:r>
        <w:t xml:space="preserve"> namiruje s ostatkom kupovnine.</w:t>
      </w:r>
    </w:p>
    <w:p w:rsidRDefault="007D24FF" w:rsidP="007D24FF" w:rsidR="004E5BA9">
      <w:pPr>
        <w:jc w:val="both"/>
      </w:pPr>
      <w:r>
        <w:tab/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F1365B">
        <w:t>4.</w:t>
      </w:r>
      <w:r w:rsidR="00387470">
        <w:t>884.191,92</w:t>
      </w:r>
      <w:r>
        <w:t xml:space="preserve"> kn, to se isti namiruje samo djelomice, </w:t>
      </w:r>
      <w:r w:rsidR="00DF40B6">
        <w:t xml:space="preserve">dok </w:t>
      </w:r>
      <w:r>
        <w:t xml:space="preserve">ostaje nenamiren za iznos od </w:t>
      </w:r>
      <w:r w:rsidR="00F1365B">
        <w:t>4.</w:t>
      </w:r>
      <w:r w:rsidR="00387470">
        <w:t>550.465,84</w:t>
      </w:r>
      <w:r w:rsidR="00E142BC">
        <w:t xml:space="preserve"> kn</w:t>
      </w:r>
      <w:r w:rsidR="004E5BA9">
        <w:t>.</w:t>
      </w:r>
    </w:p>
    <w:p w:rsidRDefault="004E5BA9" w:rsidP="00E142BC" w:rsidR="001E563D">
      <w:pPr>
        <w:jc w:val="both"/>
      </w:pPr>
      <w:r>
        <w:tab/>
      </w:r>
      <w:r w:rsidR="00DF40B6">
        <w:t>N</w:t>
      </w:r>
      <w:r>
        <w:t>enamiren</w:t>
      </w:r>
      <w:r w:rsidR="00DF40B6">
        <w:t xml:space="preserve"> ostaje</w:t>
      </w:r>
      <w:r>
        <w:t xml:space="preserve"> i vjerovnik RH Ministarstvo financija u cijelosti, koji je drugi po redoslijedu stjecanja založnog prava upisanog pod br. Z-7508/13 od 3.10.2013</w:t>
      </w:r>
      <w:r w:rsidR="00DF40B6">
        <w:t>.</w:t>
      </w:r>
      <w:r w:rsidR="00387470">
        <w:t>g.</w:t>
      </w:r>
      <w:r w:rsidR="001E563D">
        <w:t xml:space="preserve"> </w:t>
      </w:r>
    </w:p>
    <w:p w:rsidRDefault="00D35CEE" w:rsidP="007F77C3" w:rsidR="0061057C">
      <w:pPr>
        <w:jc w:val="both"/>
      </w:pPr>
      <w:r>
        <w:tab/>
      </w:r>
    </w:p>
    <w:p w:rsidRDefault="00387470" w:rsidP="0061057C" w:rsidR="00387470">
      <w:pPr>
        <w:jc w:val="right"/>
      </w:pPr>
    </w:p>
    <w:p w:rsidRDefault="00387470" w:rsidP="0061057C" w:rsidR="00387470">
      <w:pPr>
        <w:jc w:val="right"/>
      </w:pPr>
    </w:p>
    <w:p w:rsidRDefault="00387470" w:rsidP="0061057C" w:rsidR="00387470">
      <w:pPr>
        <w:jc w:val="right"/>
      </w:pPr>
    </w:p>
    <w:p w:rsidRDefault="0061057C" w:rsidP="0061057C" w:rsidR="0061057C" w:rsidRPr="00387470">
      <w:pPr>
        <w:jc w:val="right"/>
        <w:rPr>
          <w:b/>
        </w:rPr>
      </w:pPr>
      <w:r w:rsidRPr="00387470">
        <w:rPr>
          <w:b/>
        </w:rPr>
        <w:t xml:space="preserve">Broj: </w:t>
      </w:r>
      <w:r w:rsidR="00387470" w:rsidRPr="00387470">
        <w:rPr>
          <w:b/>
        </w:rPr>
        <w:t>1/</w:t>
      </w:r>
      <w:r w:rsidRPr="00387470">
        <w:rPr>
          <w:b/>
        </w:rPr>
        <w:t>St-261/2012-</w:t>
      </w:r>
      <w:r w:rsidR="00387470" w:rsidRPr="00387470">
        <w:rPr>
          <w:b/>
        </w:rPr>
        <w:t>241</w:t>
      </w:r>
    </w:p>
    <w:p w:rsidRDefault="0061057C" w:rsidP="0061057C" w:rsidR="0061057C">
      <w:pPr>
        <w:jc w:val="right"/>
      </w:pPr>
    </w:p>
    <w:p w:rsidRDefault="0061057C" w:rsidP="007F77C3" w:rsidR="0061057C">
      <w:pPr>
        <w:jc w:val="both"/>
      </w:pP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odlučiti kao u izreci ovog rješenja na temelju čl. 164a st. 2 SZ-a, a uz primjenu odredbe čl. </w:t>
      </w:r>
      <w:r>
        <w:t>114 st. 1 i 3 i čl. 125</w:t>
      </w:r>
      <w:r w:rsidR="00174046">
        <w:t xml:space="preserve"> Ovršnog zakona (NN br. </w:t>
      </w:r>
      <w:r>
        <w:t>142/12</w:t>
      </w:r>
      <w:r w:rsidR="00B01D3B">
        <w:t>,  25/13 i 93/14</w:t>
      </w:r>
      <w:r>
        <w:t>,</w:t>
      </w:r>
      <w:r w:rsidR="007A17E2">
        <w:t>).</w:t>
      </w:r>
    </w:p>
    <w:p w:rsidRDefault="007F77C3" w:rsidP="007F77C3" w:rsidR="007F77C3"/>
    <w:p w:rsidRDefault="0061057C" w:rsidP="007F77C3" w:rsidR="0061057C"/>
    <w:p w:rsidRDefault="007F77C3" w:rsidP="00F1365B" w:rsidR="007F77C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387470">
        <w:t>02.ožujka</w:t>
      </w:r>
      <w:r w:rsidR="00F1365B">
        <w:t xml:space="preserve"> 2018</w:t>
      </w:r>
      <w:r>
        <w:t>.g.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BB352A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 v.r.</w:t>
      </w:r>
    </w:p>
    <w:p w:rsidRDefault="00BB352A" w:rsidP="0071727C" w:rsidR="003874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</w:p>
    <w:p w:rsidRDefault="007F77C3" w:rsidP="007F77C3" w:rsidR="007F77C3">
      <w:r>
        <w:t>1. steč.upravitelju</w:t>
      </w:r>
    </w:p>
    <w:p w:rsidRDefault="00351EAD" w:rsidP="007F77C3" w:rsidR="007F77C3">
      <w:r>
        <w:t>2. Razlučni vjerovnici</w:t>
      </w:r>
    </w:p>
    <w:p w:rsidRDefault="004E5BA9" w:rsidP="007F77C3" w:rsidR="004E5BA9">
      <w:r>
        <w:tab/>
        <w:t>- KentBank d.d.Zagreb</w:t>
      </w:r>
    </w:p>
    <w:p w:rsidRDefault="009A7C07" w:rsidP="007D24FF" w:rsidR="009A7C07">
      <w:r>
        <w:t xml:space="preserve">      </w:t>
      </w:r>
      <w:r w:rsidR="004E5BA9">
        <w:t xml:space="preserve">     -</w:t>
      </w:r>
      <w:r w:rsidR="007F77C3">
        <w:t xml:space="preserve"> </w:t>
      </w:r>
      <w:r w:rsidR="003572A5">
        <w:t>za MF PU - ŽDO Građ.upravni odjel</w:t>
      </w:r>
    </w:p>
    <w:p w:rsidRDefault="009A7C07" w:rsidP="007F77C3" w:rsidR="009A7C07">
      <w:pPr>
        <w:ind w:left="360"/>
      </w:pPr>
    </w:p>
    <w:p w:rsidRDefault="009A7C07" w:rsidP="007F77C3" w:rsidR="009A7C07">
      <w:pPr>
        <w:ind w:left="360"/>
      </w:pPr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F71ABD"/>
    <w:multiLevelType w:val="hybridMultilevel"/>
    <w:tmpl w:val="7AD6E07E"/>
    <w:lvl w:tplc="A74240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6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3"/>
  </w:num>
  <w:num w:numId="10">
    <w:abstractNumId w:val="17"/>
  </w:num>
  <w:num w:numId="11">
    <w:abstractNumId w:val="9"/>
  </w:num>
  <w:num w:numId="12">
    <w:abstractNumId w:val="3"/>
  </w:num>
  <w:num w:numId="13">
    <w:abstractNumId w:val="14"/>
  </w:num>
  <w:num w:numId="14">
    <w:abstractNumId w:val="7"/>
  </w:num>
  <w:num w:numId="15">
    <w:abstractNumId w:val="18"/>
  </w:num>
  <w:num w:numId="16">
    <w:abstractNumId w:val="15"/>
  </w:num>
  <w:num w:numId="17">
    <w:abstractNumId w:val="11"/>
  </w:num>
  <w:num w:numId="18">
    <w:abstractNumId w:val="5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395D"/>
    <w:rsid w:val="000348E9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497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C2CE1"/>
    <w:rsid w:val="002D25E9"/>
    <w:rsid w:val="002F0FAE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87470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5BA9"/>
    <w:rsid w:val="004E7F17"/>
    <w:rsid w:val="004F07E6"/>
    <w:rsid w:val="004F52A4"/>
    <w:rsid w:val="0050134C"/>
    <w:rsid w:val="00511BD8"/>
    <w:rsid w:val="00512FE7"/>
    <w:rsid w:val="00523701"/>
    <w:rsid w:val="00527253"/>
    <w:rsid w:val="00527732"/>
    <w:rsid w:val="00546707"/>
    <w:rsid w:val="005522F4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C064E"/>
    <w:rsid w:val="005D0BEC"/>
    <w:rsid w:val="005D313E"/>
    <w:rsid w:val="005D58AD"/>
    <w:rsid w:val="005E7339"/>
    <w:rsid w:val="005F5F84"/>
    <w:rsid w:val="0061057C"/>
    <w:rsid w:val="00616879"/>
    <w:rsid w:val="0063188D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166AA"/>
    <w:rsid w:val="0071727C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F4993"/>
    <w:rsid w:val="007F77C3"/>
    <w:rsid w:val="00812ADB"/>
    <w:rsid w:val="008147A5"/>
    <w:rsid w:val="00814FF7"/>
    <w:rsid w:val="0081629B"/>
    <w:rsid w:val="00817EAD"/>
    <w:rsid w:val="008335C4"/>
    <w:rsid w:val="00843775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11464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B325E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0BB5"/>
    <w:rsid w:val="00A2675F"/>
    <w:rsid w:val="00A35775"/>
    <w:rsid w:val="00A47F2C"/>
    <w:rsid w:val="00A50538"/>
    <w:rsid w:val="00A67609"/>
    <w:rsid w:val="00A774F9"/>
    <w:rsid w:val="00A851EB"/>
    <w:rsid w:val="00A85C4B"/>
    <w:rsid w:val="00A87754"/>
    <w:rsid w:val="00A96AAD"/>
    <w:rsid w:val="00AB10DC"/>
    <w:rsid w:val="00AC1C66"/>
    <w:rsid w:val="00AD2C66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753A"/>
    <w:rsid w:val="00B87A4A"/>
    <w:rsid w:val="00B9027D"/>
    <w:rsid w:val="00B91748"/>
    <w:rsid w:val="00B91E33"/>
    <w:rsid w:val="00B975FE"/>
    <w:rsid w:val="00BA6DCF"/>
    <w:rsid w:val="00BA7FB2"/>
    <w:rsid w:val="00BB352A"/>
    <w:rsid w:val="00BD24AA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116F0"/>
    <w:rsid w:val="00D2018D"/>
    <w:rsid w:val="00D2068B"/>
    <w:rsid w:val="00D20994"/>
    <w:rsid w:val="00D24D4C"/>
    <w:rsid w:val="00D35CEE"/>
    <w:rsid w:val="00D4332F"/>
    <w:rsid w:val="00D43D12"/>
    <w:rsid w:val="00D45ABC"/>
    <w:rsid w:val="00D53455"/>
    <w:rsid w:val="00D5670A"/>
    <w:rsid w:val="00D60B71"/>
    <w:rsid w:val="00D618B2"/>
    <w:rsid w:val="00D67585"/>
    <w:rsid w:val="00D71F70"/>
    <w:rsid w:val="00DA3D2B"/>
    <w:rsid w:val="00DB020E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9668E"/>
    <w:rsid w:val="00EB38FF"/>
    <w:rsid w:val="00EE2494"/>
    <w:rsid w:val="00EE5AA7"/>
    <w:rsid w:val="00EF166C"/>
    <w:rsid w:val="00EF2145"/>
    <w:rsid w:val="00F1365B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B431A"/>
    <w:rsid w:val="00FC17B7"/>
    <w:rsid w:val="00FC4205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4524</properties:Characters>
  <properties:Lines>131</properties:Lines>
  <properties:Paragraphs>55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2018-03-02T08:36:00Z</dcterms:created>
  <dc:creator>Korisnik</dc:creator>
  <cp:lastModifiedBy>wsadmin</cp:lastModifiedBy>
  <cp:lastPrinted>2018-03-02T09:49:00Z</cp:lastPrinted>
  <dcterms:modified xmlns:xsi="http://www.w3.org/2001/XMLSchema-instance" xsi:type="dcterms:W3CDTF">2018-03-02T09:49:00Z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(RJEŠENJE-IZGRADNJA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