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3eaf" w14:paraId="3033ea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771B2">
        <w:t>386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771B2">
        <w:t>NOVI HOTEL d.o.o. Novigrad, Elizabete Kotromanić bb, Novigrad, OIB: 56141833629,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1771B2">
        <w:t>NOVI HOTEL d.o.o. Novigrad, Elizabete Kotromanić bb, Novigrad, OIB: 56141833629</w:t>
      </w:r>
      <w:r w:rsidR="005E6621">
        <w:t>,</w:t>
      </w:r>
      <w:r w:rsidR="008019F8">
        <w:t xml:space="preserve"> </w:t>
      </w:r>
      <w:r>
        <w:t xml:space="preserve">na temelju neizvršenih osnova za plaćanje iznosi </w:t>
      </w:r>
      <w:r w:rsidR="001771B2">
        <w:t>3.160.740,66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1771B2">
        <w:t>ju</w:t>
      </w:r>
      <w:r w:rsidRPr="00FC1537">
        <w:t xml:space="preserve"> se </w:t>
      </w:r>
      <w:r>
        <w:t>osob</w:t>
      </w:r>
      <w:r w:rsidR="001771B2">
        <w:t>e</w:t>
      </w:r>
      <w:r>
        <w:t xml:space="preserve"> ovlašten</w:t>
      </w:r>
      <w:r w:rsidR="001771B2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1771B2">
        <w:t>Arne Karbo Erichsen, Norveška, Bergen 5000 i Jasmin Bubrić, Norveška, Aurdal 2910</w:t>
      </w:r>
      <w:r w:rsidR="00624D6F">
        <w:t>,</w:t>
      </w:r>
      <w:r w:rsidR="007A2920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771B2">
        <w:t>386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229B">
      <w:rPr>
        <w:noProof/>
      </w:rPr>
      <w:t>2</w:t>
    </w:r>
    <w:r>
      <w:fldChar w:fldCharType="end"/>
    </w:r>
  </w:p>
  <w:p w:rsidRDefault="00E0229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0229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771B2">
      <w:t>386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1771B2"/>
    <w:rsid w:val="002B17A7"/>
    <w:rsid w:val="002D6750"/>
    <w:rsid w:val="004631E3"/>
    <w:rsid w:val="00595A6E"/>
    <w:rsid w:val="005E6621"/>
    <w:rsid w:val="0061573C"/>
    <w:rsid w:val="00624D6F"/>
    <w:rsid w:val="006E23B2"/>
    <w:rsid w:val="006F6E1E"/>
    <w:rsid w:val="00705B14"/>
    <w:rsid w:val="007465D2"/>
    <w:rsid w:val="00755B97"/>
    <w:rsid w:val="007A2920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94EAF"/>
    <w:rsid w:val="00DA74F7"/>
    <w:rsid w:val="00E0229B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HOTEL d.o.o. za usluge</izvorni_sadrzaj>
    <derivirana_varijabla naziv="DomainObject.Predmet.ProtustrankaFormated_1">  NOVI HOTEL d.o.o. za usluge</derivirana_varijabla>
  </DomainObject.Predmet.ProtustrankaFormated>
  <DomainObject.Predmet.ProtustrankaFormatedOIB>
    <izvorni_sadrzaj>  NOVI HOTEL d.o.o. za usluge, OIB 56141833629</izvorni_sadrzaj>
    <derivirana_varijabla naziv="DomainObject.Predmet.ProtustrankaFormatedOIB_1">  NOVI HOTEL d.o.o. za usluge, OIB 56141833629</derivirana_varijabla>
  </DomainObject.Predmet.ProtustrankaFormatedOIB>
  <DomainObject.Predmet.ProtustrankaFormatedWithAdress>
    <izvorni_sadrzaj> NOVI HOTEL d.o.o. za usluge, Elizabete Kotromanić/bb, 23312 Novigrad</izvorni_sadrzaj>
    <derivirana_varijabla naziv="DomainObject.Predmet.ProtustrankaFormatedWithAdress_1"> NOVI HOTEL d.o.o. za usluge, Elizabete Kotromanić/bb, 23312 Novigrad</derivirana_varijabla>
  </DomainObject.Predmet.ProtustrankaFormatedWithAdress>
  <DomainObject.Predmet.ProtustrankaFormatedWithAdressOIB>
    <izvorni_sadrzaj> NOVI HOTEL d.o.o. za usluge, OIB 56141833629, Elizabete Kotromanić/bb, 23312 Novigrad</izvorni_sadrzaj>
    <derivirana_varijabla naziv="DomainObject.Predmet.ProtustrankaFormatedWithAdressOIB_1"> NOVI HOTEL d.o.o. za usluge, OIB 56141833629, Elizabete Kotromanić/bb, 23312 Novigrad</derivirana_varijabla>
  </DomainObject.Predmet.ProtustrankaFormatedWithAdressOIB>
  <DomainObject.Predmet.ProtustrankaWithAdress>
    <izvorni_sadrzaj>NOVI HOTEL d.o.o. za usluge Elizabete Kotromanić/bb, 23312 Novigrad</izvorni_sadrzaj>
    <derivirana_varijabla naziv="DomainObject.Predmet.ProtustrankaWithAdress_1">NOVI HOTEL d.o.o. za usluge Elizabete Kotromanić/bb, 23312 Novigrad</derivirana_varijabla>
  </DomainObject.Predmet.ProtustrankaWithAdress>
  <DomainObject.Predmet.ProtustrankaWithAdressOIB>
    <izvorni_sadrzaj>NOVI HOTEL d.o.o. za usluge, OIB 56141833629, Elizabete Kotromanić/bb, 23312 Novigrad</izvorni_sadrzaj>
    <derivirana_varijabla naziv="DomainObject.Predmet.ProtustrankaWithAdressOIB_1">NOVI HOTEL d.o.o. za usluge, OIB 56141833629, Elizabete Kotromanić/bb, 23312 Novigrad</derivirana_varijabla>
  </DomainObject.Predmet.ProtustrankaWithAdressOIB>
  <DomainObject.Predmet.ProtustrankaNazivFormated>
    <izvorni_sadrzaj>NOVI HOTEL d.o.o. za usluge</izvorni_sadrzaj>
    <derivirana_varijabla naziv="DomainObject.Predmet.ProtustrankaNazivFormated_1">NOVI HOTEL d.o.o. za usluge</derivirana_varijabla>
  </DomainObject.Predmet.ProtustrankaNazivFormated>
  <DomainObject.Predmet.ProtustrankaNazivFormatedOIB>
    <izvorni_sadrzaj>NOVI HOTEL d.o.o. za usluge, OIB 56141833629</izvorni_sadrzaj>
    <derivirana_varijabla naziv="DomainObject.Predmet.ProtustrankaNazivFormatedOIB_1">NOVI HOTEL d.o.o. za usluge, OIB 56141833629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3160740.66</izvorni_sadrzaj>
    <derivirana_varijabla naziv="DomainObject.Predmet.TrenutnaVrijednost_1">3160740.66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HOTEL d.o.o. za usluge</item>
    </izvorni_sadrzaj>
    <derivirana_varijabla naziv="DomainObject.Predmet.ProtuStrankaListFormated_1">
      <item>NOVI HOTEL d.o.o. za usluge</item>
    </derivirana_varijabla>
  </DomainObject.Predmet.ProtuStrankaListFormated>
  <DomainObject.Predmet.ProtuStrankaListFormatedOIB>
    <izvorni_sadrzaj>
      <item>NOVI HOTEL d.o.o. za usluge, OIB 56141833629</item>
    </izvorni_sadrzaj>
    <derivirana_varijabla naziv="DomainObject.Predmet.ProtuStrankaListFormatedOIB_1">
      <item>NOVI HOTEL d.o.o. za usluge, OIB 56141833629</item>
    </derivirana_varijabla>
  </DomainObject.Predmet.ProtuStrankaListFormatedOIB>
  <DomainObject.Predmet.ProtuStrankaListFormatedWithAdress>
    <izvorni_sadrzaj>
      <item>NOVI HOTEL d.o.o. za usluge, Elizabete Kotromanić/bb, 23312 Novigrad</item>
    </izvorni_sadrzaj>
    <derivirana_varijabla naziv="DomainObject.Predmet.ProtuStrankaListFormatedWithAdress_1">
      <item>NOVI HOTEL d.o.o. za usluge, Elizabete Kotromanić/bb, 23312 Novigrad</item>
    </derivirana_varijabla>
  </DomainObject.Predmet.ProtuStrankaListFormatedWithAdress>
  <DomainObject.Predmet.ProtuStrankaListFormatedWithAdressOIB>
    <izvorni_sadrzaj>
      <item>NOVI HOTEL d.o.o. za usluge, OIB 56141833629, Elizabete Kotromanić/bb, 23312 Novigrad</item>
    </izvorni_sadrzaj>
    <derivirana_varijabla naziv="DomainObject.Predmet.ProtuStrankaListFormatedWithAdressOIB_1">
      <item>NOVI HOTEL d.o.o. za usluge, OIB 56141833629, Elizabete Kotromanić/bb, 23312 Novigrad</item>
    </derivirana_varijabla>
  </DomainObject.Predmet.ProtuStrankaListFormatedWithAdressOIB>
  <DomainObject.Predmet.ProtuStrankaListNazivFormated>
    <izvorni_sadrzaj>
      <item>NOVI HOTEL d.o.o. za usluge</item>
    </izvorni_sadrzaj>
    <derivirana_varijabla naziv="DomainObject.Predmet.ProtuStrankaListNazivFormated_1">
      <item>NOVI HOTEL d.o.o. za usluge</item>
    </derivirana_varijabla>
  </DomainObject.Predmet.ProtuStrankaListNazivFormated>
  <DomainObject.Predmet.ProtuStrankaListNazivFormatedOIB>
    <izvorni_sadrzaj>
      <item>NOVI HOTEL d.o.o. za usluge, OIB 56141833629</item>
    </izvorni_sadrzaj>
    <derivirana_varijabla naziv="DomainObject.Predmet.ProtuStrankaListNazivFormatedOIB_1">
      <item>NOVI HOTEL d.o.o. za usluge, OIB 56141833629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HOTEL d.o.o. za usluge</izvorni_sadrzaj>
    <derivirana_varijabla naziv="DomainObject.Predmet.ProtustrankaIDrugi_1">NOVI HOTEL 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HOTEL d.o.o. za usluge, OIB 56141833629, Elizabete Kotromanić/bb, 23312 Novigrad</izvorni_sadrzaj>
    <derivirana_varijabla naziv="DomainObject.Predmet.ProtustrankaIDrugiAdressOIB_1">NOVI HOTEL d.o.o. za usluge, OIB 56141833629, Elizabete Kotromanić/bb,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HOTEL d.o.o. za usluge</item>
    </izvorni_sadrzaj>
    <derivirana_varijabla naziv="DomainObject.Predmet.SudioniciListNaziv_1">
      <item>Financijska agencija</item>
      <item>NOVI HOTEL d.o.o. za usluge</item>
    </derivirana_varijabla>
  </DomainObject.Predmet.SudioniciListNaziv>
  <DomainObject.Predmet.SudioniciListAdressOIB>
    <izvorni_sadrzaj>
      <item>Financijska agencija, OIB 85821130368, Ivana Danila 4,23000 Zadar</item>
      <item>NOVI HOTEL d.o.o. za usluge, OIB 56141833629, Elizabete Kotromanić/bb,23312 Novigrad</item>
    </izvorni_sadrzaj>
    <derivirana_varijabla naziv="DomainObject.Predmet.SudioniciListAdressOIB_1">
      <item>Financijska agencija, OIB 85821130368, Ivana Danila 4,23000 Zadar</item>
      <item>NOVI HOTEL d.o.o. za usluge, OIB 56141833629, Elizabete Kotromanić/bb,23312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56141833629</item>
    </izvorni_sadrzaj>
    <derivirana_varijabla naziv="DomainObject.Predmet.SudioniciListNazivOIB_1">
      <item>, OIB 85821130368</item>
      <item>, OIB 56141833629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2105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2016-01-19T12:15:00Z</dcterms:created>
  <dc:creator>Tina Grgas</dc:creator>
  <cp:lastModifiedBy>Nena Mužanović</cp:lastModifiedBy>
  <cp:lastPrinted>2016-01-19T12:10:00Z</cp:lastPrinted>
  <dcterms:modified xmlns:xsi="http://www.w3.org/2001/XMLSchema-instance" xsi:type="dcterms:W3CDTF">2016-01-19T12:16:00Z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