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c025" w14:paraId="7d8c02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91CEC">
        <w:rPr>
          <w:sz w:val="24"/>
        </w:rPr>
        <w:t>3331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7067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91CEC">
        <w:rPr>
          <w:sz w:val="24"/>
          <w:szCs w:val="24"/>
          <w:lang w:val="pt-BR"/>
        </w:rPr>
        <w:t>MIRATI j.d</w:t>
      </w:r>
      <w:r w:rsidR="008D6D98">
        <w:rPr>
          <w:sz w:val="24"/>
          <w:szCs w:val="24"/>
          <w:lang w:val="pt-BR"/>
        </w:rPr>
        <w:t xml:space="preserve">.o.o., </w:t>
      </w:r>
      <w:r w:rsidR="00A41ACC">
        <w:rPr>
          <w:sz w:val="24"/>
          <w:szCs w:val="24"/>
          <w:lang w:val="pt-BR"/>
        </w:rPr>
        <w:t xml:space="preserve">Topolovac, Ostrovo 62, OIB: </w:t>
      </w:r>
      <w:proofErr w:type="spellStart"/>
      <w:r w:rsidR="00B25886" w:rsidRPr="00B25886">
        <w:rPr>
          <w:sz w:val="24"/>
          <w:szCs w:val="24"/>
        </w:rPr>
        <w:t>38249607600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15E3B">
        <w:rPr>
          <w:sz w:val="24"/>
          <w:szCs w:val="24"/>
        </w:rPr>
        <w:t>1</w:t>
      </w:r>
      <w:r w:rsidR="00522D1D">
        <w:rPr>
          <w:sz w:val="24"/>
          <w:szCs w:val="24"/>
        </w:rPr>
        <w:t>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25D14" w:rsidP="00CF56FE" w:rsidR="00225D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23337F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25886">
        <w:rPr>
          <w:sz w:val="24"/>
          <w:szCs w:val="24"/>
          <w:lang w:val="pt-BR"/>
        </w:rPr>
        <w:t xml:space="preserve">MIRATI j.d.o.o., Topolovac, Ostrovo 62, OIB: </w:t>
      </w:r>
      <w:r w:rsidR="00B25886" w:rsidRPr="00B25886">
        <w:rPr>
          <w:sz w:val="24"/>
          <w:szCs w:val="24"/>
        </w:rPr>
        <w:t>38249607600</w:t>
      </w:r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53491F">
        <w:rPr>
          <w:sz w:val="24"/>
          <w:szCs w:val="24"/>
        </w:rPr>
        <w:t>1</w:t>
      </w:r>
      <w:r w:rsidR="00D4773F">
        <w:rPr>
          <w:sz w:val="24"/>
          <w:szCs w:val="24"/>
        </w:rPr>
        <w:t>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7067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70675" w:rsidP="00770675" w:rsidR="0077067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70675" w:rsidP="0077067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098B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25D14"/>
    <w:rsid w:val="00231E90"/>
    <w:rsid w:val="0023337F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07DC"/>
    <w:rsid w:val="004A49A5"/>
    <w:rsid w:val="004A5F88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2D1D"/>
    <w:rsid w:val="0052330E"/>
    <w:rsid w:val="00523599"/>
    <w:rsid w:val="0053491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0D34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0675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055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6D98"/>
    <w:rsid w:val="0090567E"/>
    <w:rsid w:val="00913A5E"/>
    <w:rsid w:val="00917A73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1ACC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CEC"/>
    <w:rsid w:val="00A97EA5"/>
    <w:rsid w:val="00AA4AD8"/>
    <w:rsid w:val="00AA62BD"/>
    <w:rsid w:val="00AB123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5886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4773F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14EA7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591B"/>
    <w:rsid w:val="00E86BB8"/>
    <w:rsid w:val="00E87384"/>
    <w:rsid w:val="00E91BC3"/>
    <w:rsid w:val="00E93AAB"/>
    <w:rsid w:val="00EA206D"/>
    <w:rsid w:val="00EA221F"/>
    <w:rsid w:val="00EA5112"/>
    <w:rsid w:val="00EC4C7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E3B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134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St-3331/2016-2</izvorni_sadrzaj>
    <derivirana_varijabla naziv="DomainObject.Oznaka_1">St-3331/2016-2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St-3331/2016</izvorni_sadrzaj>
    <derivirana_varijabla naziv="DomainObject.Predmet.OznakaBroj_1">St-3331/2016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MIRATI jednostavno društvo s ograničenom odgovornošću za trgovinu, usluge i djelatnost turističke agencije</izvorni_sadrzaj>
    <derivirana_varijabla naziv="DomainObject.Predmet.ProtustrankaFormated_1">  MIRATI jednostavno društvo s ograničenom odgovornošću za trgovinu, usluge i djelatnost turističke agencije</derivirana_varijabla>
  </DomainObject.Predmet.ProtustrankaFormated>
  <DomainObject.Predmet.ProtustrankaFormatedOIB>
    <izvorni_sadrzaj>  MIRATI jednostavno društvo s ograničenom odgovornošću za trgovinu, usluge i djelatnost turističke agencije, OIB 38249607600</izvorni_sadrzaj>
    <derivirana_varijabla naziv="DomainObject.Predmet.ProtustrankaFormatedOIB_1">  MIRATI jednostavno društvo s ograničenom odgovornošću za trgovinu, usluge i djelatnost turističke agencije, OIB 38249607600</derivirana_varijabla>
  </DomainObject.Predmet.ProtustrankaFormatedOIB>
  <DomainObject.Predmet.ProtustrankaFormatedWithAdress>
    <izvorni_sadrzaj> MIRATI jednostavno društvo s ograničenom odgovornošću za trgovinu, usluge i djelatnost turističke agencije, Ostrovo 62, 44202 Topolovac</izvorni_sadrzaj>
    <derivirana_varijabla naziv="DomainObject.Predmet.ProtustrankaFormatedWithAdress_1"> MIRATI jednostavno društvo s ograničenom odgovornošću za trgovinu, usluge i djelatnost turističke agencije, Ostrovo 62, 44202 Topolovac</derivirana_varijabla>
  </DomainObject.Predmet.ProtustrankaFormatedWithAdress>
  <DomainObject.Predmet.ProtustrankaFormatedWithAdressOIB>
    <izvorni_sadrzaj> MIRATI jednostavno društvo s ograničenom odgovornošću za trgovinu, usluge i djelatnost turističke agencije, OIB 38249607600, Ostrovo 62, 44202 Topolovac</izvorni_sadrzaj>
    <derivirana_varijabla naziv="DomainObject.Predmet.ProtustrankaFormatedWithAdressOIB_1"> MIRATI jednostavno društvo s ograničenom odgovornošću za trgovinu, usluge i djelatnost turističke agencije, OIB 38249607600, Ostrovo 62, 44202 Topolovac</derivirana_varijabla>
  </DomainObject.Predmet.ProtustrankaFormatedWithAdressOIB>
  <DomainObject.Predmet.ProtustrankaWithAdress>
    <izvorni_sadrzaj>MIRATI jednostavno društvo s ograničenom odgovornošću za trgovinu, usluge i djelatnost turističke agencije Ostrovo 62, 44202 Topolovac</izvorni_sadrzaj>
    <derivirana_varijabla naziv="DomainObject.Predmet.ProtustrankaWithAdress_1">MIRATI jednostavno društvo s ograničenom odgovornošću za trgovinu, usluge i djelatnost turističke agencije Ostrovo 62, 44202 Topolovac</derivirana_varijabla>
  </DomainObject.Predmet.ProtustrankaWithAdress>
  <DomainObject.Predmet.ProtustrankaWithAdressOIB>
    <izvorni_sadrzaj>MIRATI jednostavno društvo s ograničenom odgovornošću za trgovinu, usluge i djelatnost turističke agencije, OIB 38249607600, Ostrovo 62, 44202 Topolovac</izvorni_sadrzaj>
    <derivirana_varijabla naziv="DomainObject.Predmet.ProtustrankaWithAdressOIB_1">MIRATI jednostavno društvo s ograničenom odgovornošću za trgovinu, usluge i djelatnost turističke agencije, OIB 38249607600, Ostrovo 62, 44202 Topolovac</derivirana_varijabla>
  </DomainObject.Predmet.ProtustrankaWithAdressOIB>
  <DomainObject.Predmet.ProtustrankaNazivFormated>
    <izvorni_sadrzaj>MIRATI jednostavno društvo s ograničenom odgovornošću za trgovinu, usluge i djelatnost turističke agencije</izvorni_sadrzaj>
    <derivirana_varijabla naziv="DomainObject.Predmet.ProtustrankaNazivFormated_1">MIRATI jednostavno društvo s ograničenom odgovornošću za trgovinu, usluge i djelatnost turističke agencije</derivirana_varijabla>
  </DomainObject.Predmet.ProtustrankaNazivFormated>
  <DomainObject.Predmet.ProtustrankaNazivFormatedOIB>
    <izvorni_sadrzaj>MIRATI jednostavno društvo s ograničenom odgovornošću za trgovinu, usluge i djelatnost turističke agencije, OIB 38249607600</izvorni_sadrzaj>
    <derivirana_varijabla naziv="DomainObject.Predmet.ProtustrankaNazivFormatedOIB_1">MIRATI jednostavno društvo s ograničenom odgovornošću za trgovinu, usluge i djelatnost turističke agencije, OIB 38249607600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MIRATI jednostavno društvo s ograničenom odgovornošću za trgovinu, usluge i djelatnost turističke agencije</item>
    </izvorni_sadrzaj>
    <derivirana_varijabla naziv="DomainObject.Predmet.ProtuStrankaListFormated_1">
      <item>MIRATI jednostavno društvo s ograničenom odgovornošću za trgovinu, usluge i djelatnost turističke agencije</item>
    </derivirana_varijabla>
  </DomainObject.Predmet.ProtuStrankaListFormated>
  <DomainObject.Predmet.ProtuStrankaListFormatedOIB>
    <izvorni_sadrzaj>
      <item>MIRATI jednostavno društvo s ograničenom odgovornošću za trgovinu, usluge i djelatnost turističke agencije, OIB 38249607600</item>
    </izvorni_sadrzaj>
    <derivirana_varijabla naziv="DomainObject.Predmet.ProtuStrankaListFormatedOIB_1">
      <item>MIRATI jednostavno društvo s ograničenom odgovornošću za trgovinu, usluge i djelatnost turističke agencije, OIB 38249607600</item>
    </derivirana_varijabla>
  </DomainObject.Predmet.ProtuStrankaListFormatedOIB>
  <DomainObject.Predmet.ProtuStrankaListFormatedWithAdress>
    <izvorni_sadrzaj>
      <item>MIRATI jednostavno društvo s ograničenom odgovornošću za trgovinu, usluge i djelatnost turističke agencije, Ostrovo 62, 44202 Topolovac</item>
    </izvorni_sadrzaj>
    <derivirana_varijabla naziv="DomainObject.Predmet.ProtuStrankaListFormatedWithAdress_1">
      <item>MIRATI jednostavno društvo s ograničenom odgovornošću za trgovinu, usluge i djelatnost turističke agencije, Ostrovo 62, 44202 Topolovac</item>
    </derivirana_varijabla>
  </DomainObject.Predmet.ProtuStrankaListFormatedWithAdress>
  <DomainObject.Predmet.ProtuStrankaListFormatedWithAdressOIB>
    <izvorni_sadrzaj>
      <item>MIRATI jednostavno društvo s ograničenom odgovornošću za trgovinu, usluge i djelatnost turističke agencije, OIB 38249607600, Ostrovo 62, 44202 Topolovac</item>
    </izvorni_sadrzaj>
    <derivirana_varijabla naziv="DomainObject.Predmet.ProtuStrankaListFormatedWithAdressOIB_1">
      <item>MIRATI jednostavno društvo s ograničenom odgovornošću za trgovinu, usluge i djelatnost turističke agencije, OIB 38249607600, Ostrovo 62, 44202 Topolovac</item>
    </derivirana_varijabla>
  </DomainObject.Predmet.ProtuStrankaListFormatedWithAdressOIB>
  <DomainObject.Predmet.ProtuStrankaListNazivFormated>
    <izvorni_sadrzaj>
      <item>MIRATI jednostavno društvo s ograničenom odgovornošću za trgovinu, usluge i djelatnost turističke agencije</item>
    </izvorni_sadrzaj>
    <derivirana_varijabla naziv="DomainObject.Predmet.ProtuStrankaListNazivFormated_1">
      <item>MIRATI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MIRATI jednostavno društvo s ograničenom odgovornošću za trgovinu, usluge i djelatnost turističke agencije, OIB 38249607600</item>
    </izvorni_sadrzaj>
    <derivirana_varijabla naziv="DomainObject.Predmet.ProtuStrankaListNazivFormatedOIB_1">
      <item>MIRATI jednostavno društvo s ograničenom odgovornošću za trgovinu, usluge i djelatnost turističke agencije, OIB 38249607600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St-3331/2016-2</izvorni_sadrzaj>
    <derivirana_varijabla naziv="DomainObject.PoslovniBrojDokumenta_1">St-3331/2016-2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MIRATI jednostavno društvo s ograničenom odgovornošću za trgovinu, usluge i djelatnost turističke agencije</izvorni_sadrzaj>
    <derivirana_varijabla naziv="DomainObject.Predmet.ProtustrankaIDrugi_1">MIRATI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MIRATI jednostavno društvo s ograničenom odgovornošću za trgovinu, usluge i djelatnost turističke agencije, OIB 38249607600, Ostrovo 62, 44202 Topolovac</izvorni_sadrzaj>
    <derivirana_varijabla naziv="DomainObject.Predmet.ProtustrankaIDrugiAdressOIB_1">MIRATI jednostavno društvo s ograničenom odgovornošću za trgovinu, usluge i djelatnost turističke agencije, OIB 38249607600, Ostrovo 62,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MIRATI jednostavno društvo s ograničenom odgovornošću za trgovinu, usluge i djelatnost turističke agencije</item>
    </izvorni_sadrzaj>
    <derivirana_varijabla naziv="DomainObject.Predmet.SudioniciListNaziv_1">
      <item>FINA Regionalni centar Zagreb</item>
      <item>MIRATI jednostavno društvo s ograničenom odgovornošću za trgovinu, usluge i djelatnost turističke agencije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</izvorni_sadrzaj>
    <derivirana_varijabla naziv="DomainObject.Predmet.SudioniciListAdressOIB_1"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38249607600</item>
    </izvorni_sadrzaj>
    <derivirana_varijabla naziv="DomainObject.Predmet.SudioniciListNazivOIB_1">
      <item>, OIB 85821130368</item>
      <item>, OIB 38249607600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1098</properties:Characters>
  <properties:Lines>39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Petra Čiček</cp:lastModifiedBy>
  <cp:lastPrinted>2017-02-13T09:04:00Z</cp:lastPrinted>
  <dcterms:modified xmlns:xsi="http://www.w3.org/2001/XMLSchema-instance" xsi:type="dcterms:W3CDTF">2017-02-13T09:04:00Z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