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a289" w14:paraId="306a289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356ECE" w:rsidRPr="00356ECE">
        <w:rPr>
          <w:b/>
          <w:sz w:val="24"/>
        </w:rPr>
        <w:t>GITINI KOLAČI j.d.o.o.</w:t>
      </w:r>
      <w:r w:rsidRPr="003D5956">
        <w:rPr>
          <w:b/>
          <w:sz w:val="24"/>
        </w:rPr>
        <w:t xml:space="preserve">, </w:t>
      </w:r>
      <w:proofErr w:type="spellStart"/>
      <w:r w:rsidR="00356ECE" w:rsidRPr="00356ECE">
        <w:rPr>
          <w:b/>
          <w:sz w:val="24"/>
        </w:rPr>
        <w:t>Podravlje</w:t>
      </w:r>
      <w:proofErr w:type="spellEnd"/>
      <w:r w:rsidRPr="003D5956">
        <w:rPr>
          <w:b/>
          <w:sz w:val="24"/>
        </w:rPr>
        <w:t xml:space="preserve">, </w:t>
      </w:r>
      <w:r w:rsidR="00356ECE" w:rsidRPr="00356ECE">
        <w:rPr>
          <w:b/>
          <w:sz w:val="24"/>
        </w:rPr>
        <w:t>Grmić 34</w:t>
      </w:r>
      <w:r w:rsidRPr="003D5956">
        <w:rPr>
          <w:b/>
          <w:sz w:val="24"/>
        </w:rPr>
        <w:t xml:space="preserve">, MBS: </w:t>
      </w:r>
      <w:r w:rsidR="00356ECE" w:rsidRPr="00356ECE">
        <w:rPr>
          <w:b/>
          <w:sz w:val="24"/>
        </w:rPr>
        <w:t>030139955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356ECE" w:rsidRPr="00356ECE">
        <w:rPr>
          <w:b/>
          <w:sz w:val="24"/>
        </w:rPr>
        <w:t>64193175975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047BB8">
        <w:rPr>
          <w:sz w:val="24"/>
        </w:rPr>
        <w:t>21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proofErr w:type="spellStart"/>
      <w:r w:rsidR="00356ECE" w:rsidRPr="00356ECE">
        <w:rPr>
          <w:b/>
        </w:rPr>
        <w:t>Hargita</w:t>
      </w:r>
      <w:proofErr w:type="spellEnd"/>
      <w:r w:rsidR="00356ECE" w:rsidRPr="00356ECE">
        <w:rPr>
          <w:b/>
        </w:rPr>
        <w:t>-</w:t>
      </w:r>
      <w:proofErr w:type="spellStart"/>
      <w:r w:rsidR="00356ECE" w:rsidRPr="00356ECE">
        <w:rPr>
          <w:b/>
        </w:rPr>
        <w:t>Timea</w:t>
      </w:r>
      <w:proofErr w:type="spellEnd"/>
      <w:r w:rsidR="00356ECE" w:rsidRPr="00356ECE">
        <w:rPr>
          <w:b/>
        </w:rPr>
        <w:t xml:space="preserve"> Podravac, OIB: 71871593410</w:t>
      </w:r>
      <w:r w:rsidRPr="00754992">
        <w:rPr>
          <w:b/>
        </w:rPr>
        <w:t xml:space="preserve">, </w:t>
      </w:r>
      <w:proofErr w:type="spellStart"/>
      <w:r w:rsidR="00356ECE" w:rsidRPr="00356ECE">
        <w:rPr>
          <w:b/>
        </w:rPr>
        <w:t>Podravlje</w:t>
      </w:r>
      <w:proofErr w:type="spellEnd"/>
      <w:r w:rsidR="00356ECE" w:rsidRPr="00356ECE">
        <w:rPr>
          <w:b/>
        </w:rPr>
        <w:t>, Grmić 34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356ECE">
        <w:rPr>
          <w:b/>
        </w:rPr>
        <w:t xml:space="preserve">GITINI KOLAČI j.d.o.o., </w:t>
      </w:r>
      <w:proofErr w:type="spellStart"/>
      <w:r w:rsidR="00356ECE">
        <w:rPr>
          <w:b/>
        </w:rPr>
        <w:t>Podravlje</w:t>
      </w:r>
      <w:proofErr w:type="spellEnd"/>
      <w:r w:rsidR="00356ECE">
        <w:rPr>
          <w:b/>
        </w:rPr>
        <w:t>, Grmić 34, MBS: 030139955</w:t>
      </w:r>
      <w:r w:rsidR="00356ECE">
        <w:t xml:space="preserve">, </w:t>
      </w:r>
      <w:r w:rsidR="00356ECE">
        <w:rPr>
          <w:b/>
        </w:rPr>
        <w:t>OIB: 64193175975</w:t>
      </w:r>
      <w:r w:rsidR="002F0B29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proofErr w:type="spellStart"/>
      <w:r w:rsidR="00356ECE">
        <w:rPr>
          <w:b/>
        </w:rPr>
        <w:t>Hargita</w:t>
      </w:r>
      <w:proofErr w:type="spellEnd"/>
      <w:r w:rsidR="00356ECE">
        <w:rPr>
          <w:b/>
        </w:rPr>
        <w:t>-</w:t>
      </w:r>
      <w:proofErr w:type="spellStart"/>
      <w:r w:rsidR="00356ECE">
        <w:rPr>
          <w:b/>
        </w:rPr>
        <w:t>Timea</w:t>
      </w:r>
      <w:proofErr w:type="spellEnd"/>
      <w:r w:rsidR="00356ECE">
        <w:rPr>
          <w:b/>
        </w:rPr>
        <w:t xml:space="preserve"> Podravac, </w:t>
      </w:r>
      <w:proofErr w:type="spellStart"/>
      <w:r w:rsidR="00356ECE">
        <w:rPr>
          <w:b/>
        </w:rPr>
        <w:t>Podravlje</w:t>
      </w:r>
      <w:proofErr w:type="spellEnd"/>
      <w:r w:rsidR="00356ECE">
        <w:rPr>
          <w:b/>
        </w:rPr>
        <w:t>, Grmić 34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proofErr w:type="spellStart"/>
      <w:r w:rsidR="00356ECE">
        <w:rPr>
          <w:b/>
        </w:rPr>
        <w:t>Hargita</w:t>
      </w:r>
      <w:proofErr w:type="spellEnd"/>
      <w:r w:rsidR="00356ECE">
        <w:rPr>
          <w:b/>
        </w:rPr>
        <w:t>-</w:t>
      </w:r>
      <w:proofErr w:type="spellStart"/>
      <w:r w:rsidR="00356ECE">
        <w:rPr>
          <w:b/>
        </w:rPr>
        <w:t>Timea</w:t>
      </w:r>
      <w:proofErr w:type="spellEnd"/>
      <w:r w:rsidR="00356ECE">
        <w:rPr>
          <w:b/>
        </w:rPr>
        <w:t xml:space="preserve"> Podravac, </w:t>
      </w:r>
      <w:proofErr w:type="spellStart"/>
      <w:r w:rsidR="00356ECE">
        <w:rPr>
          <w:b/>
        </w:rPr>
        <w:t>Podravlje</w:t>
      </w:r>
      <w:proofErr w:type="spellEnd"/>
      <w:r w:rsidR="00356ECE">
        <w:rPr>
          <w:b/>
        </w:rPr>
        <w:t>, Grmić 34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proofErr w:type="spellStart"/>
      <w:r w:rsidR="00356ECE">
        <w:rPr>
          <w:b/>
        </w:rPr>
        <w:t>Hargita</w:t>
      </w:r>
      <w:proofErr w:type="spellEnd"/>
      <w:r w:rsidR="00356ECE">
        <w:rPr>
          <w:b/>
        </w:rPr>
        <w:t>-</w:t>
      </w:r>
      <w:proofErr w:type="spellStart"/>
      <w:r w:rsidR="00356ECE">
        <w:rPr>
          <w:b/>
        </w:rPr>
        <w:t>Timea</w:t>
      </w:r>
      <w:proofErr w:type="spellEnd"/>
      <w:r w:rsidR="00356ECE">
        <w:rPr>
          <w:b/>
        </w:rPr>
        <w:t xml:space="preserve"> Podravac, </w:t>
      </w:r>
      <w:proofErr w:type="spellStart"/>
      <w:r w:rsidR="00356ECE">
        <w:rPr>
          <w:b/>
        </w:rPr>
        <w:t>Podravlje</w:t>
      </w:r>
      <w:proofErr w:type="spellEnd"/>
      <w:r w:rsidR="00356ECE">
        <w:rPr>
          <w:b/>
        </w:rPr>
        <w:t>, Grmić 34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proofErr w:type="spellStart"/>
      <w:r w:rsidR="00356ECE">
        <w:rPr>
          <w:b/>
        </w:rPr>
        <w:t>Hargita</w:t>
      </w:r>
      <w:proofErr w:type="spellEnd"/>
      <w:r w:rsidR="00356ECE">
        <w:rPr>
          <w:b/>
        </w:rPr>
        <w:t>-</w:t>
      </w:r>
      <w:proofErr w:type="spellStart"/>
      <w:r w:rsidR="00356ECE">
        <w:rPr>
          <w:b/>
        </w:rPr>
        <w:t>Timea</w:t>
      </w:r>
      <w:proofErr w:type="spellEnd"/>
      <w:r w:rsidR="00356ECE">
        <w:rPr>
          <w:b/>
        </w:rPr>
        <w:t xml:space="preserve"> Podravac, </w:t>
      </w:r>
      <w:proofErr w:type="spellStart"/>
      <w:r w:rsidR="00356ECE">
        <w:rPr>
          <w:b/>
        </w:rPr>
        <w:t>Podravlje</w:t>
      </w:r>
      <w:proofErr w:type="spellEnd"/>
      <w:r w:rsidR="00356ECE">
        <w:rPr>
          <w:b/>
        </w:rPr>
        <w:t>, Grmić 34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047BB8">
        <w:rPr>
          <w:sz w:val="24"/>
        </w:rPr>
        <w:t>21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6C3480" w:rsidRPr="00356ECE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proofErr w:type="spellStart"/>
      <w:r w:rsidR="00356ECE" w:rsidRPr="00356ECE">
        <w:t>Hargita</w:t>
      </w:r>
      <w:proofErr w:type="spellEnd"/>
      <w:r w:rsidR="00356ECE" w:rsidRPr="00356ECE">
        <w:t>-</w:t>
      </w:r>
      <w:proofErr w:type="spellStart"/>
      <w:r w:rsidR="00356ECE" w:rsidRPr="00356ECE">
        <w:t>Timea</w:t>
      </w:r>
      <w:proofErr w:type="spellEnd"/>
      <w:r w:rsidR="00356ECE" w:rsidRPr="00356ECE">
        <w:t xml:space="preserve"> Podravac, </w:t>
      </w:r>
      <w:proofErr w:type="spellStart"/>
      <w:r w:rsidR="00356ECE" w:rsidRPr="00356ECE">
        <w:t>Podravlje</w:t>
      </w:r>
      <w:proofErr w:type="spellEnd"/>
      <w:r w:rsidR="00356ECE" w:rsidRPr="00356ECE">
        <w:t>, Grmić 34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154F2C">
        <w:t>21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B95AC2" w:rsidP="00B95AC2" w:rsidR="00B95AC2">
      <w:pPr>
        <w:ind w:left="360"/>
        <w:jc w:val="both"/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D4E" w:rsidR="00631D4E">
      <w:r>
        <w:separator/>
      </w:r>
    </w:p>
  </w:endnote>
  <w:endnote w:id="0" w:type="continuationSeparator">
    <w:p w:rsidRDefault="00631D4E" w:rsidR="00631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D4E" w:rsidR="00631D4E">
      <w:r>
        <w:separator/>
      </w:r>
    </w:p>
  </w:footnote>
  <w:footnote w:id="0" w:type="continuationSeparator">
    <w:p w:rsidRDefault="00631D4E" w:rsidR="00631D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31D4E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7B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70E87">
      <w:t>6 St-1951/16-3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070E87">
      <w:t>1951</w:t>
    </w:r>
    <w:r>
      <w:t>/16-3</w:t>
    </w:r>
  </w:p>
  <w:p w:rsidRDefault="00631D4E" w:rsidP="00546D11" w:rsidR="00546D11">
    <w:pPr>
      <w:jc w:val="right"/>
    </w:pPr>
  </w:p>
  <w:p w:rsidRDefault="00631D4E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0E87"/>
    <w:rsid w:val="00077852"/>
    <w:rsid w:val="0009759A"/>
    <w:rsid w:val="00154F2C"/>
    <w:rsid w:val="001607D2"/>
    <w:rsid w:val="001633A9"/>
    <w:rsid w:val="001743E4"/>
    <w:rsid w:val="001A3B3E"/>
    <w:rsid w:val="001B33DC"/>
    <w:rsid w:val="001C0201"/>
    <w:rsid w:val="001C635E"/>
    <w:rsid w:val="001E19A3"/>
    <w:rsid w:val="002010CC"/>
    <w:rsid w:val="00203CE3"/>
    <w:rsid w:val="00207758"/>
    <w:rsid w:val="002126A9"/>
    <w:rsid w:val="002378A7"/>
    <w:rsid w:val="00282764"/>
    <w:rsid w:val="002B6C5B"/>
    <w:rsid w:val="002C439F"/>
    <w:rsid w:val="002E191A"/>
    <w:rsid w:val="002E2A89"/>
    <w:rsid w:val="002F0B29"/>
    <w:rsid w:val="003142DB"/>
    <w:rsid w:val="00331FC0"/>
    <w:rsid w:val="00356ECE"/>
    <w:rsid w:val="003624F4"/>
    <w:rsid w:val="003876FA"/>
    <w:rsid w:val="003C765F"/>
    <w:rsid w:val="003D5956"/>
    <w:rsid w:val="003F43D2"/>
    <w:rsid w:val="00420F10"/>
    <w:rsid w:val="00425C43"/>
    <w:rsid w:val="00437E25"/>
    <w:rsid w:val="00440A6B"/>
    <w:rsid w:val="004445B5"/>
    <w:rsid w:val="0044680C"/>
    <w:rsid w:val="004627C0"/>
    <w:rsid w:val="00473591"/>
    <w:rsid w:val="004A1BE0"/>
    <w:rsid w:val="004A3DCB"/>
    <w:rsid w:val="004C1965"/>
    <w:rsid w:val="004E1613"/>
    <w:rsid w:val="00502B8D"/>
    <w:rsid w:val="00531D16"/>
    <w:rsid w:val="00537B35"/>
    <w:rsid w:val="00556767"/>
    <w:rsid w:val="0058380C"/>
    <w:rsid w:val="005B2FE6"/>
    <w:rsid w:val="005E147B"/>
    <w:rsid w:val="005F702C"/>
    <w:rsid w:val="0060372C"/>
    <w:rsid w:val="00630962"/>
    <w:rsid w:val="00631D4E"/>
    <w:rsid w:val="006478A3"/>
    <w:rsid w:val="00684C8D"/>
    <w:rsid w:val="006A1793"/>
    <w:rsid w:val="006B1D89"/>
    <w:rsid w:val="006B23B0"/>
    <w:rsid w:val="006C3480"/>
    <w:rsid w:val="006D2F24"/>
    <w:rsid w:val="006F19F3"/>
    <w:rsid w:val="00707D74"/>
    <w:rsid w:val="00712941"/>
    <w:rsid w:val="0074532C"/>
    <w:rsid w:val="00754992"/>
    <w:rsid w:val="00784800"/>
    <w:rsid w:val="007D217C"/>
    <w:rsid w:val="007E05E0"/>
    <w:rsid w:val="007F03F0"/>
    <w:rsid w:val="00850AF8"/>
    <w:rsid w:val="00870A14"/>
    <w:rsid w:val="008A0198"/>
    <w:rsid w:val="008A6DA0"/>
    <w:rsid w:val="008A7573"/>
    <w:rsid w:val="008D3F18"/>
    <w:rsid w:val="008F70F4"/>
    <w:rsid w:val="009029CE"/>
    <w:rsid w:val="009160C7"/>
    <w:rsid w:val="00924C72"/>
    <w:rsid w:val="00963CBE"/>
    <w:rsid w:val="009705EA"/>
    <w:rsid w:val="0098061D"/>
    <w:rsid w:val="009836D5"/>
    <w:rsid w:val="00993EC0"/>
    <w:rsid w:val="009A0D2F"/>
    <w:rsid w:val="009A75CE"/>
    <w:rsid w:val="009B2FC8"/>
    <w:rsid w:val="009F16FF"/>
    <w:rsid w:val="00A61091"/>
    <w:rsid w:val="00A81A23"/>
    <w:rsid w:val="00AA1592"/>
    <w:rsid w:val="00AE0EB3"/>
    <w:rsid w:val="00AF5059"/>
    <w:rsid w:val="00B12CEE"/>
    <w:rsid w:val="00B17DB8"/>
    <w:rsid w:val="00B52CE5"/>
    <w:rsid w:val="00B54901"/>
    <w:rsid w:val="00B7009B"/>
    <w:rsid w:val="00B95AC2"/>
    <w:rsid w:val="00BA6465"/>
    <w:rsid w:val="00BC1AD9"/>
    <w:rsid w:val="00BD7B7E"/>
    <w:rsid w:val="00C82903"/>
    <w:rsid w:val="00C96A1A"/>
    <w:rsid w:val="00CF2B1A"/>
    <w:rsid w:val="00DB04C4"/>
    <w:rsid w:val="00DB0D69"/>
    <w:rsid w:val="00DD0C83"/>
    <w:rsid w:val="00DD2EE2"/>
    <w:rsid w:val="00DE4E72"/>
    <w:rsid w:val="00DF587A"/>
    <w:rsid w:val="00E26B49"/>
    <w:rsid w:val="00E31AEE"/>
    <w:rsid w:val="00E914A6"/>
    <w:rsid w:val="00EF605A"/>
    <w:rsid w:val="00F22C70"/>
    <w:rsid w:val="00F23EC7"/>
    <w:rsid w:val="00F52FC6"/>
    <w:rsid w:val="00F65BCF"/>
    <w:rsid w:val="00F67435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359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B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37B3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37B3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B3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B3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359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B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37B3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37B3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B3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B3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1951</izvorni_sadrzaj>
    <derivirana_varijabla naziv="DomainObject.Predmet.Broj_1">1951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St-1951/2016</izvorni_sadrzaj>
    <derivirana_varijabla naziv="DomainObject.Predmet.OznakaBroj_1">St-1951/2016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GITINI KOLAČI j.d.o.o. za proizvodnju i trgovinu</izvorni_sadrzaj>
    <derivirana_varijabla naziv="DomainObject.Predmet.ProtustrankaFormated_1">  GITINI KOLAČI j.d.o.o. za proizvodnju i trgovinu</derivirana_varijabla>
  </DomainObject.Predmet.ProtustrankaFormated>
  <DomainObject.Predmet.ProtustrankaFormatedOIB>
    <izvorni_sadrzaj>  GITINI KOLAČI j.d.o.o. za proizvodnju i trgovinu, OIB 64193175975</izvorni_sadrzaj>
    <derivirana_varijabla naziv="DomainObject.Predmet.ProtustrankaFormatedOIB_1">  GITINI KOLAČI j.d.o.o. za proizvodnju i trgovinu, OIB 64193175975</derivirana_varijabla>
  </DomainObject.Predmet.ProtustrankaFormatedOIB>
  <DomainObject.Predmet.ProtustrankaFormatedWithAdress>
    <izvorni_sadrzaj> GITINI KOLAČI j.d.o.o. za proizvodnju i trgovinu, Grmić 34, 31000 Podravlje</izvorni_sadrzaj>
    <derivirana_varijabla naziv="DomainObject.Predmet.ProtustrankaFormatedWithAdress_1"> GITINI KOLAČI j.d.o.o. za proizvodnju i trgovinu, Grmić 34, 31000 Podravlje</derivirana_varijabla>
  </DomainObject.Predmet.ProtustrankaFormatedWithAdress>
  <DomainObject.Predmet.ProtustrankaFormatedWithAdressOIB>
    <izvorni_sadrzaj> GITINI KOLAČI j.d.o.o. za proizvodnju i trgovinu, OIB 64193175975, Grmić 34, 31000 Podravlje</izvorni_sadrzaj>
    <derivirana_varijabla naziv="DomainObject.Predmet.ProtustrankaFormatedWithAdressOIB_1"> GITINI KOLAČI j.d.o.o. za proizvodnju i trgovinu, OIB 64193175975, Grmić 34, 31000 Podravlje</derivirana_varijabla>
  </DomainObject.Predmet.ProtustrankaFormatedWithAdressOIB>
  <DomainObject.Predmet.ProtustrankaWithAdress>
    <izvorni_sadrzaj>GITINI KOLAČI j.d.o.o. za proizvodnju i trgovinu Grmić 34, 31000 Podravlje</izvorni_sadrzaj>
    <derivirana_varijabla naziv="DomainObject.Predmet.ProtustrankaWithAdress_1">GITINI KOLAČI j.d.o.o. za proizvodnju i trgovinu Grmić 34, 31000 Podravlje</derivirana_varijabla>
  </DomainObject.Predmet.ProtustrankaWithAdress>
  <DomainObject.Predmet.ProtustrankaWithAdressOIB>
    <izvorni_sadrzaj>GITINI KOLAČI j.d.o.o. za proizvodnju i trgovinu, OIB 64193175975, Grmić 34, 31000 Podravlje</izvorni_sadrzaj>
    <derivirana_varijabla naziv="DomainObject.Predmet.ProtustrankaWithAdressOIB_1">GITINI KOLAČI j.d.o.o. za proizvodnju i trgovinu, OIB 64193175975, Grmić 34, 31000 Podravlje</derivirana_varijabla>
  </DomainObject.Predmet.ProtustrankaWithAdressOIB>
  <DomainObject.Predmet.ProtustrankaNazivFormated>
    <izvorni_sadrzaj>GITINI KOLAČI j.d.o.o. za proizvodnju i trgovinu</izvorni_sadrzaj>
    <derivirana_varijabla naziv="DomainObject.Predmet.ProtustrankaNazivFormated_1">GITINI KOLAČI j.d.o.o. za proizvodnju i trgovinu</derivirana_varijabla>
  </DomainObject.Predmet.ProtustrankaNazivFormated>
  <DomainObject.Predmet.ProtustrankaNazivFormatedOIB>
    <izvorni_sadrzaj>GITINI KOLAČI j.d.o.o. za proizvodnju i trgovinu, OIB 64193175975</izvorni_sadrzaj>
    <derivirana_varijabla naziv="DomainObject.Predmet.ProtustrankaNazivFormatedOIB_1">GITINI KOLAČI j.d.o.o. za proizvodnju i trgovinu, OIB 64193175975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GITINI KOLAČI j.d.o.o. za proizvodnju i trgovinu</item>
    </izvorni_sadrzaj>
    <derivirana_varijabla naziv="DomainObject.Predmet.ProtuStrankaListFormated_1">
      <item>GITINI KOLAČI j.d.o.o. za proizvodnju i trgovinu</item>
    </derivirana_varijabla>
  </DomainObject.Predmet.ProtuStrankaListFormated>
  <DomainObject.Predmet.ProtuStrankaListFormatedOIB>
    <izvorni_sadrzaj>
      <item>GITINI KOLAČI j.d.o.o. za proizvodnju i trgovinu, OIB 64193175975</item>
    </izvorni_sadrzaj>
    <derivirana_varijabla naziv="DomainObject.Predmet.ProtuStrankaListFormatedOIB_1">
      <item>GITINI KOLAČI j.d.o.o. za proizvodnju i trgovinu, OIB 64193175975</item>
    </derivirana_varijabla>
  </DomainObject.Predmet.ProtuStrankaListFormatedOIB>
  <DomainObject.Predmet.ProtuStrankaListFormatedWithAdress>
    <izvorni_sadrzaj>
      <item>GITINI KOLAČI j.d.o.o. za proizvodnju i trgovinu, Grmić 34, 31000 Podravlje</item>
    </izvorni_sadrzaj>
    <derivirana_varijabla naziv="DomainObject.Predmet.ProtuStrankaListFormatedWithAdress_1">
      <item>GITINI KOLAČI j.d.o.o. za proizvodnju i trgovinu, Grmić 34, 31000 Podravlje</item>
    </derivirana_varijabla>
  </DomainObject.Predmet.ProtuStrankaListFormatedWithAdress>
  <DomainObject.Predmet.ProtuStrankaListFormatedWithAdressOIB>
    <izvorni_sadrzaj>
      <item>GITINI KOLAČI j.d.o.o. za proizvodnju i trgovinu, OIB 64193175975, Grmić 34, 31000 Podravlje</item>
    </izvorni_sadrzaj>
    <derivirana_varijabla naziv="DomainObject.Predmet.ProtuStrankaListFormatedWithAdressOIB_1">
      <item>GITINI KOLAČI j.d.o.o. za proizvodnju i trgovinu, OIB 64193175975, Grmić 34, 31000 Podravlje</item>
    </derivirana_varijabla>
  </DomainObject.Predmet.ProtuStrankaListFormatedWithAdressOIB>
  <DomainObject.Predmet.ProtuStrankaListNazivFormated>
    <izvorni_sadrzaj>
      <item>GITINI KOLAČI j.d.o.o. za proizvodnju i trgovinu</item>
    </izvorni_sadrzaj>
    <derivirana_varijabla naziv="DomainObject.Predmet.ProtuStrankaListNazivFormated_1">
      <item>GITINI KOLAČI j.d.o.o. za proizvodnju i trgovinu</item>
    </derivirana_varijabla>
  </DomainObject.Predmet.ProtuStrankaListNazivFormated>
  <DomainObject.Predmet.ProtuStrankaListNazivFormatedOIB>
    <izvorni_sadrzaj>
      <item>GITINI KOLAČI j.d.o.o. za proizvodnju i trgovinu, OIB 64193175975</item>
    </izvorni_sadrzaj>
    <derivirana_varijabla naziv="DomainObject.Predmet.ProtuStrankaListNazivFormatedOIB_1">
      <item>GITINI KOLAČI j.d.o.o. za proizvodnju i trgovinu, OIB 64193175975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GITINI KOLAČI j.d.o.o. za proizvodnju i trgovinu</izvorni_sadrzaj>
    <derivirana_varijabla naziv="DomainObject.Predmet.ProtustrankaIDrugi_1">GITINI KOLAČI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GITINI KOLAČI j.d.o.o. za proizvodnju i trgovinu, OIB 64193175975, Grmić 34, 31000 Podravlje</izvorni_sadrzaj>
    <derivirana_varijabla naziv="DomainObject.Predmet.ProtustrankaIDrugiAdressOIB_1">GITINI KOLAČI j.d.o.o. za proizvodnju i trgovinu, OIB 64193175975, Grmić 34, 31000 Podravlje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GITINI KOLAČI j.d.o.o. za proizvodnju i trgovinu</item>
    </izvorni_sadrzaj>
    <derivirana_varijabla naziv="DomainObject.Predmet.SudioniciListNaziv_1">
      <item>FINA RC OSIJEK</item>
      <item>GITINI KOLAČI j.d.o.o. za proizvodnju i trgovinu</item>
    </derivirana_varijabla>
  </DomainObject.Predmet.SudioniciListNaziv>
  <DomainObject.Predmet.SudioniciListAdressOIB>
    <izvorni_sadrzaj>
      <item>FINA RC OSIJEK, OIB 85821130368</item>
      <item>GITINI KOLAČI j.d.o.o. za proizvodnju i trgovinu, OIB 64193175975, Grmić 34,31000 Podravlje</item>
    </izvorni_sadrzaj>
    <derivirana_varijabla naziv="DomainObject.Predmet.SudioniciListAdressOIB_1">
      <item>FINA RC OSIJEK, OIB 85821130368</item>
      <item>GITINI KOLAČI j.d.o.o. za proizvodnju i trgovinu, OIB 64193175975, Grmić 34,31000 Podravlje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64193175975</item>
    </izvorni_sadrzaj>
    <derivirana_varijabla naziv="DomainObject.Predmet.SudioniciListNazivOIB_1">
      <item>, OIB 85821130368</item>
      <item>, OIB 64193175975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4E93D2-28B1-4396-A676-5DFCBF9DB7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2521</properties:Characters>
  <properties:Lines>111</properties:Lines>
  <properties:Paragraphs>24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2016-11-21T09:45:00Z</dcterms:modified>
  <cp:revision>120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