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ddad" w14:paraId="12bdda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30ACE">
        <w:rPr>
          <w:rFonts w:hAnsi="Times New Roman" w:ascii="Times New Roman"/>
          <w:szCs w:val="24"/>
          <w:lang w:val="hr-HR"/>
        </w:rPr>
        <w:t>4910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473A0A">
        <w:rPr>
          <w:rFonts w:hAnsi="Times New Roman" w:ascii="Times New Roman"/>
          <w:szCs w:val="24"/>
        </w:rPr>
        <w:t xml:space="preserve">  </w:t>
      </w:r>
      <w:r w:rsidR="00530ACE">
        <w:rPr>
          <w:rFonts w:hAnsi="Times New Roman" w:ascii="Times New Roman"/>
        </w:rPr>
        <w:t xml:space="preserve">KARLO GASTROVIN d.o.o. Jastrebarsko, Plešivica 41, OIB </w:t>
      </w:r>
      <w:r w:rsidR="00530ACE" w:rsidRPr="00AF3688">
        <w:rPr>
          <w:rFonts w:hAnsi="Times New Roman" w:ascii="Times New Roman"/>
        </w:rPr>
        <w:t>76367717074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776170">
        <w:rPr>
          <w:rFonts w:hAnsi="Times New Roman" w:ascii="Times New Roman"/>
        </w:rPr>
        <w:t>22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  <w:lang w:val="hr-HR"/>
        </w:rPr>
        <w:t xml:space="preserve"> </w:t>
      </w:r>
      <w:r w:rsidR="00530ACE">
        <w:rPr>
          <w:rFonts w:hAnsi="Times New Roman" w:ascii="Times New Roman"/>
        </w:rPr>
        <w:t xml:space="preserve">KARLO GASTROVIN d.o.o. Jastrebarsko, Plešivica 41, OIB </w:t>
      </w:r>
      <w:r w:rsidR="00530ACE" w:rsidRPr="00AF3688">
        <w:rPr>
          <w:rFonts w:hAnsi="Times New Roman" w:ascii="Times New Roman"/>
        </w:rPr>
        <w:t>76367717074</w:t>
      </w:r>
      <w:r w:rsidR="00530ACE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3F45B5">
        <w:rPr>
          <w:rFonts w:hAnsi="Times New Roman" w:ascii="Times New Roman"/>
          <w:szCs w:val="24"/>
          <w:lang w:val="hr-HR"/>
        </w:rPr>
        <w:t>10:</w:t>
      </w:r>
      <w:r w:rsidR="00530ACE">
        <w:rPr>
          <w:rFonts w:hAnsi="Times New Roman" w:ascii="Times New Roman"/>
          <w:szCs w:val="24"/>
          <w:lang w:val="hr-HR"/>
        </w:rPr>
        <w:t>45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530ACE">
        <w:rPr>
          <w:rFonts w:hAnsi="Times New Roman" w:ascii="Times New Roman"/>
        </w:rPr>
        <w:t xml:space="preserve">KARLO GASTROVIN d.o.o. Jastrebarsko, Plešivica 41, OIB </w:t>
      </w:r>
      <w:r w:rsidR="00530ACE" w:rsidRPr="00AF3688">
        <w:rPr>
          <w:rFonts w:hAnsi="Times New Roman" w:ascii="Times New Roman"/>
        </w:rPr>
        <w:t>76367717074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530ACE" w:rsidRPr="0093513B">
        <w:rPr>
          <w:rFonts w:hAnsi="Times New Roman" w:ascii="Times New Roman"/>
          <w:szCs w:val="24"/>
          <w:lang w:val="hr-HR"/>
        </w:rPr>
        <w:t>Marijanka Navoj, Plešivica, Plešivica 41, OIB 73100691373  i Zdenko Navoj, Plešivica, Plešivica 41, OIB 52197403386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F45B5">
        <w:rPr>
          <w:rFonts w:hAnsi="Times New Roman" w:ascii="Times New Roman"/>
          <w:szCs w:val="24"/>
        </w:rPr>
        <w:t>13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30ACE">
        <w:rPr>
          <w:rFonts w:hAnsi="Times New Roman" w:ascii="Times New Roman"/>
          <w:szCs w:val="24"/>
          <w:lang w:val="hr-HR"/>
        </w:rPr>
        <w:t>601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30ACE">
        <w:rPr>
          <w:rFonts w:hAnsi="Times New Roman" w:ascii="Times New Roman"/>
          <w:szCs w:val="24"/>
          <w:lang w:val="hr-HR"/>
        </w:rPr>
        <w:t>20.366,27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30ACE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776170">
        <w:rPr>
          <w:rFonts w:hAnsi="Times New Roman" w:ascii="Times New Roman"/>
          <w:szCs w:val="24"/>
          <w:lang w:val="hr-HR"/>
        </w:rPr>
        <w:t>22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A4EA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A4EA4" w:rsidP="002152A3" w:rsidR="00CA4EA4" w:rsidRPr="00CA4EA4">
      <w:pPr>
        <w:jc w:val="right"/>
        <w:rPr>
          <w:rFonts w:hAnsi="Times New Roman" w:ascii="Times New Roman"/>
        </w:rPr>
      </w:pPr>
      <w:r w:rsidRPr="00CA4EA4">
        <w:rPr>
          <w:rFonts w:hAnsi="Times New Roman" w:ascii="Times New Roman"/>
        </w:rPr>
        <w:t>za točnost otpravka-ovlašteni službenik</w:t>
      </w:r>
    </w:p>
    <w:p w:rsidRDefault="00CA4EA4" w:rsidP="002152A3" w:rsidR="00CA4EA4" w:rsidRPr="00CA4EA4">
      <w:pPr>
        <w:jc w:val="right"/>
        <w:rPr>
          <w:rFonts w:hAnsi="Times New Roman" w:ascii="Times New Roman"/>
        </w:rPr>
      </w:pPr>
      <w:r w:rsidRPr="00CA4EA4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30ACE">
      <w:rPr>
        <w:rFonts w:hAnsi="Times New Roman" w:ascii="Times New Roman"/>
        <w:szCs w:val="24"/>
        <w:lang w:val="pl-PL"/>
      </w:rPr>
      <w:t>4910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3A0A"/>
    <w:rsid w:val="00474306"/>
    <w:rsid w:val="004A487E"/>
    <w:rsid w:val="004B4007"/>
    <w:rsid w:val="005115B6"/>
    <w:rsid w:val="00525B67"/>
    <w:rsid w:val="00526DFE"/>
    <w:rsid w:val="00530AC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A4EA4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4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EA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EA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EA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4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EA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EA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EA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4910</izvorni_sadrzaj>
    <derivirana_varijabla naziv="DomainObject.Predmet.Broj_1">4910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St-4910/2016</izvorni_sadrzaj>
    <derivirana_varijabla naziv="DomainObject.Predmet.OznakaBroj_1">St-4910/2016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GASTROVIN d.o.o. zastupanog po punomoćniku Marijanka Navoj; Zdenko Navoj</izvorni_sadrzaj>
    <derivirana_varijabla naziv="DomainObject.Predmet.ProtustrankaFormated_1">  KARLO GASTROVIN d.o.o. zastupanog po punomoćniku Marijanka Navoj; Zdenko Navoj</derivirana_varijabla>
  </DomainObject.Predmet.ProtustrankaFormated>
  <DomainObject.Predmet.ProtustrankaFormatedOIB>
    <izvorni_sadrzaj>  KARLO GASTROVIN d.o.o., OIB 76367717074 zastupanog po punomoćniku Marijanka Navoj; Zdenko Navoj</izvorni_sadrzaj>
    <derivirana_varijabla naziv="DomainObject.Predmet.ProtustrankaFormatedOIB_1">  KARLO GASTROVIN d.o.o., OIB 76367717074 zastupanog po punomoćniku Marijanka Navoj; Zdenko Navoj</derivirana_varijabla>
  </DomainObject.Predmet.ProtustrankaFormatedOIB>
  <DomainObject.Predmet.ProtustrankaFormatedWithAdress>
    <izvorni_sadrzaj> KARLO GASTROVIN d.o.o., Plešivica 41, 10450 Jastrebarsko zastupanog po punomoćniku Marijanka Navoj; Zdenko Navoj</izvorni_sadrzaj>
    <derivirana_varijabla naziv="DomainObject.Predmet.ProtustrankaFormatedWithAdress_1"> KARLO GASTROVIN d.o.o., Plešivica 41, 10450 Jastrebarsko zastupanog po punomoćniku Marijanka Navoj; Zdenko Navoj</derivirana_varijabla>
  </DomainObject.Predmet.ProtustrankaFormatedWithAdress>
  <DomainObject.Predmet.ProtustrankaFormatedWithAdressOIB>
    <izvorni_sadrzaj> KARLO GASTROVIN d.o.o., OIB 76367717074, Plešivica 41, 10450 Jastrebarsko zastupanog po punomoćniku Marijanka Navoj; Zdenko Navoj</izvorni_sadrzaj>
    <derivirana_varijabla naziv="DomainObject.Predmet.ProtustrankaFormatedWithAdressOIB_1"> KARLO GASTROVIN d.o.o., OIB 76367717074, Plešivica 41, 10450 Jastrebarsko zastupanog po punomoćniku Marijanka Navoj; Zdenko Navoj</derivirana_varijabla>
  </DomainObject.Predmet.ProtustrankaFormatedWithAdressOIB>
  <DomainObject.Predmet.ProtustrankaWithAdress>
    <izvorni_sadrzaj>KARLO GASTROVIN d.o.o. Plešivica 41, 10450 Jastrebarsko</izvorni_sadrzaj>
    <derivirana_varijabla naziv="DomainObject.Predmet.ProtustrankaWithAdress_1">KARLO GASTROVIN d.o.o. Plešivica 41, 10450 Jastrebarsko</derivirana_varijabla>
  </DomainObject.Predmet.ProtustrankaWithAdress>
  <DomainObject.Predmet.ProtustrankaWithAdressOIB>
    <izvorni_sadrzaj>KARLO GASTROVIN d.o.o., OIB 76367717074, Plešivica 41, 10450 Jastrebarsko</izvorni_sadrzaj>
    <derivirana_varijabla naziv="DomainObject.Predmet.ProtustrankaWithAdressOIB_1">KARLO GASTROVIN d.o.o., OIB 76367717074, Plešivica 41, 10450 Jastrebarsko</derivirana_varijabla>
  </DomainObject.Predmet.ProtustrankaWithAdressOIB>
  <DomainObject.Predmet.ProtustrankaNazivFormated>
    <izvorni_sadrzaj>KARLO GASTROVIN d.o.o.</izvorni_sadrzaj>
    <derivirana_varijabla naziv="DomainObject.Predmet.ProtustrankaNazivFormated_1">KARLO GASTROVIN d.o.o.</derivirana_varijabla>
  </DomainObject.Predmet.ProtustrankaNazivFormated>
  <DomainObject.Predmet.ProtustrankaNazivFormatedOIB>
    <izvorni_sadrzaj>KARLO GASTROVIN d.o.o., OIB 76367717074</izvorni_sadrzaj>
    <derivirana_varijabla naziv="DomainObject.Predmet.ProtustrankaNazivFormatedOIB_1">KARLO GASTROVIN d.o.o., OIB 76367717074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Marijanka Navoj; Zdenko Navoj</izvorni_sadrzaj>
    <derivirana_varijabla naziv="DomainObject.Predmet.StrankaFormated_1">  FINA Regionalni centar Zagreb; Marijanka Navoj; Zdenko Navoj</derivirana_varijabla>
  </DomainObject.Predmet.StrankaFormated>
  <DomainObject.Predmet.StrankaFormatedOIB>
    <izvorni_sadrzaj>  FINA Regionalni centar Zagreb, OIB 85821130368; Marijanka Navoj, OIB 73100691373; Zdenko Navoj, OIB 52197403386</izvorni_sadrzaj>
    <derivirana_varijabla naziv="DomainObject.Predmet.StrankaFormatedOIB_1">  FINA Regionalni centar Zagreb, OIB 85821130368; Marijanka Navoj, OIB 73100691373; Zdenko Navoj, OIB 52197403386</derivirana_varijabla>
  </DomainObject.Predmet.StrankaFormatedOIB>
  <DomainObject.Predmet.StrankaFormatedWithAdress>
    <izvorni_sadrzaj> FINA Regionalni centar Zagreb, Trg svibanjskih žrtava 1995. br. 1, 10000 Zagreb; Marijanka Navoj, Plešivica 41, 10450 Plešivica; Zdenko Navoj, Plešivica 41, 10450 Plešivica</izvorni_sadrzaj>
    <derivirana_varijabla naziv="DomainObject.Predmet.StrankaFormatedWithAdress_1"> FINA Regionalni centar Zagreb, Trg svibanjskih žrtava 1995. br. 1, 10000 Zagreb; Marijanka Navoj, Plešivica 41, 10450 Plešivica; Zdenko Navoj, Plešivica 41, 10450 Plešivica</derivirana_varijabla>
  </DomainObject.Predmet.StrankaFormatedWithAdress>
  <DomainObject.Predmet.StrankaFormatedWithAdressOIB>
    <izvorni_sadrzaj> FINA Regionalni centar Zagreb, OIB 85821130368, Trg svibanjskih žrtava 1995. br. 1, 10000 Zagreb; Marijanka Navoj, OIB 73100691373, Plešivica 41, 10450 Plešivica; Zdenko Navoj, OIB 52197403386, Plešivica 41, 10450 Plešivica</izvorni_sadrzaj>
    <derivirana_varijabla naziv="DomainObject.Predmet.StrankaFormatedWithAdressOIB_1"> FINA Regionalni centar Zagreb, OIB 85821130368, Trg svibanjskih žrtava 1995. br. 1, 10000 Zagreb; Marijanka Navoj, OIB 73100691373, Plešivica 41, 10450 Plešivica; Zdenko Navoj, OIB 52197403386, Plešivica 41, 10450 Plešivica</derivirana_varijabla>
  </DomainObject.Predmet.StrankaFormatedWithAdressOIB>
  <DomainObject.Predmet.StrankaWithAdress>
    <izvorni_sadrzaj>FINA Regionalni centar Zagreb Trg svibanjskih žrtava 1995. br. 1,10000 Zagreb,Marijanka Navoj Plešivica 41,10450 Plešivica,Zdenko Navoj Plešivica 41,10450 Plešivica</izvorni_sadrzaj>
    <derivirana_varijabla naziv="DomainObject.Predmet.StrankaWithAdress_1">FINA Regionalni centar Zagreb Trg svibanjskih žrtava 1995. br. 1,10000 Zagreb,Marijanka Navoj Plešivica 41,10450 Plešivica,Zdenko Navoj Plešivica 41,10450 Plešivica</derivirana_varijabla>
  </DomainObject.Predmet.StrankaWithAdress>
  <DomainObject.Predmet.StrankaWithAdressOIB>
    <izvorni_sadrzaj>FINA Regionalni centar Zagreb, OIB 85821130368, Trg svibanjskih žrtava 1995. br. 1,10000 Zagreb,Marijanka Navoj, OIB 73100691373, Plešivica 41,10450 Plešivica,Zdenko Navoj, OIB 52197403386, Plešivica 41,10450 Plešivica</izvorni_sadrzaj>
    <derivirana_varijabla naziv="DomainObject.Predmet.StrankaWithAdressOIB_1">FINA Regionalni centar Zagreb, OIB 85821130368, Trg svibanjskih žrtava 1995. br. 1,10000 Zagreb,Marijanka Navoj, OIB 73100691373, Plešivica 41,10450 Plešivica,Zdenko Navoj, OIB 52197403386, Plešivica 41,10450 Plešivica</derivirana_varijabla>
  </DomainObject.Predmet.StrankaWithAdressOIB>
  <DomainObject.Predmet.StrankaNazivFormated>
    <izvorni_sadrzaj>FINA Regionalni centar Zagreb,Marijanka Navoj,Zdenko Navoj</izvorni_sadrzaj>
    <derivirana_varijabla naziv="DomainObject.Predmet.StrankaNazivFormated_1">FINA Regionalni centar Zagreb,Marijanka Navoj,Zdenko Navoj</derivirana_varijabla>
  </DomainObject.Predmet.StrankaNazivFormated>
  <DomainObject.Predmet.StrankaNazivFormatedOIB>
    <izvorni_sadrzaj>FINA Regionalni centar Zagreb, OIB 85821130368,Marijanka Navoj, OIB 73100691373,Zdenko Navoj, OIB 52197403386</izvorni_sadrzaj>
    <derivirana_varijabla naziv="DomainObject.Predmet.StrankaNazivFormatedOIB_1">FINA Regionalni centar Zagreb, OIB 85821130368,Marijanka Navoj, OIB 73100691373,Zdenko Navoj, OIB 52197403386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Marijanka Navoj</item>
      <item>Zdenko Navoj</item>
    </izvorni_sadrzaj>
    <derivirana_varijabla naziv="DomainObject.Predmet.StrankaListFormated_1">
      <item>FINA Regionalni centar Zagreb</item>
      <item>Marijanka Navoj</item>
      <item>Zdenko Navoj</item>
    </derivirana_varijabla>
  </DomainObject.Predmet.StrankaListFormated>
  <DomainObject.Predmet.StrankaListFormatedOIB>
    <izvorni_sadrzaj>
      <item>FINA Regionalni centar Zagreb, OIB 85821130368</item>
      <item>Marijanka Navoj, OIB 73100691373</item>
      <item>Zdenko Navoj, OIB 52197403386</item>
    </izvorni_sadrzaj>
    <derivirana_varijabla naziv="DomainObject.Predmet.StrankaListFormatedOIB_1">
      <item>FINA Regionalni centar Zagreb, OIB 85821130368</item>
      <item>Marijanka Navoj, OIB 73100691373</item>
      <item>Zdenko Navoj, OIB 52197403386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Marijanka Navoj, Plešivica 41, 10450 Plešivica</item>
      <item>Zdenko Navoj, Plešivica 41, 10450 Plešivica</item>
    </izvorni_sadrzaj>
    <derivirana_varijabla naziv="DomainObject.Predmet.StrankaListFormatedWithAdress_1">
      <item>FINA Regionalni centar Zagreb, Trg svibanjskih žrtava 1995. br. 1, 10000 Zagreb</item>
      <item>Marijanka Navoj, Plešivica 41, 10450 Plešivica</item>
      <item>Zdenko Navoj, Plešivica 41, 10450 Plešivica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Marijanka Navoj, OIB 73100691373, Plešivica 41, 10450 Plešivica</item>
      <item>Zdenko Navoj, OIB 52197403386, Plešivica 41, 10450 Plešivica</item>
    </izvorni_sadrzaj>
    <derivirana_varijabla naziv="DomainObject.Predmet.StrankaListFormatedWithAdressOIB_1">
      <item>FINA Regionalni centar Zagreb, OIB 85821130368, Trg svibanjskih žrtava 1995. br. 1, 10000 Zagreb</item>
      <item>Marijanka Navoj, OIB 73100691373, Plešivica 41, 10450 Plešivica</item>
      <item>Zdenko Navoj, OIB 52197403386, Plešivica 41, 10450 Plešivica</item>
    </derivirana_varijabla>
  </DomainObject.Predmet.StrankaListFormatedWithAdressOIB>
  <DomainObject.Predmet.StrankaListNazivFormated>
    <izvorni_sadrzaj>
      <item>FINA Regionalni centar Zagreb</item>
      <item>Marijanka Navoj</item>
      <item>Zdenko Navoj</item>
    </izvorni_sadrzaj>
    <derivirana_varijabla naziv="DomainObject.Predmet.StrankaListNazivFormated_1">
      <item>FINA Regionalni centar Zagreb</item>
      <item>Marijanka Navoj</item>
      <item>Zdenko Navoj</item>
    </derivirana_varijabla>
  </DomainObject.Predmet.StrankaListNazivFormated>
  <DomainObject.Predmet.StrankaListNazivFormatedOIB>
    <izvorni_sadrzaj>
      <item>FINA Regionalni centar Zagreb, OIB 85821130368</item>
      <item>Marijanka Navoj, OIB 73100691373</item>
      <item>Zdenko Navoj, OIB 52197403386</item>
    </izvorni_sadrzaj>
    <derivirana_varijabla naziv="DomainObject.Predmet.StrankaListNazivFormatedOIB_1">
      <item>FINA Regionalni centar Zagreb, OIB 85821130368</item>
      <item>Marijanka Navoj, OIB 73100691373</item>
      <item>Zdenko Navoj, OIB 52197403386</item>
    </derivirana_varijabla>
  </DomainObject.Predmet.StrankaListNazivFormatedOIB>
  <DomainObject.Predmet.ProtuStrankaListFormated>
    <izvorni_sadrzaj>
      <item>KARLO GASTROVIN d.o.o. zastupanog po punomoćniku Marijanka Navoj; Zdenko Navoj</item>
    </izvorni_sadrzaj>
    <derivirana_varijabla naziv="DomainObject.Predmet.ProtuStrankaListFormated_1">
      <item>KARLO GASTROVIN d.o.o. zastupanog po punomoćniku Marijanka Navoj; Zdenko Navoj</item>
    </derivirana_varijabla>
  </DomainObject.Predmet.ProtuStrankaListFormated>
  <DomainObject.Predmet.ProtuStrankaListFormatedOIB>
    <izvorni_sadrzaj>
      <item>KARLO GASTROVIN d.o.o., OIB 76367717074 zastupanog po punomoćniku Marijanka Navoj; Zdenko Navoj</item>
    </izvorni_sadrzaj>
    <derivirana_varijabla naziv="DomainObject.Predmet.ProtuStrankaListFormatedOIB_1">
      <item>KARLO GASTROVIN d.o.o., OIB 76367717074 zastupanog po punomoćniku Marijanka Navoj; Zdenko Navoj</item>
    </derivirana_varijabla>
  </DomainObject.Predmet.ProtuStrankaListFormatedOIB>
  <DomainObject.Predmet.ProtuStrankaListFormatedWithAdress>
    <izvorni_sadrzaj>
      <item>KARLO GASTROVIN d.o.o., Plešivica 41, 10450 Jastrebarsko zastupanog po punomoćniku Marijanka Navoj; Zdenko Navoj</item>
    </izvorni_sadrzaj>
    <derivirana_varijabla naziv="DomainObject.Predmet.ProtuStrankaListFormatedWithAdress_1">
      <item>KARLO GASTROVIN d.o.o., Plešivica 41, 10450 Jastrebarsko zastupanog po punomoćniku Marijanka Navoj; Zdenko Navoj</item>
    </derivirana_varijabla>
  </DomainObject.Predmet.ProtuStrankaListFormatedWithAdress>
  <DomainObject.Predmet.ProtuStrankaListFormatedWithAdressOIB>
    <izvorni_sadrzaj>
      <item>KARLO GASTROVIN d.o.o., OIB 76367717074, Plešivica 41, 10450 Jastrebarsko zastupanog po punomoćniku Marijanka Navoj; Zdenko Navoj</item>
    </izvorni_sadrzaj>
    <derivirana_varijabla naziv="DomainObject.Predmet.ProtuStrankaListFormatedWithAdressOIB_1">
      <item>KARLO GASTROVIN d.o.o., OIB 76367717074, Plešivica 41, 10450 Jastrebarsko zastupanog po punomoćniku Marijanka Navoj; Zdenko Navoj</item>
    </derivirana_varijabla>
  </DomainObject.Predmet.ProtuStrankaListFormatedWithAdressOIB>
  <DomainObject.Predmet.ProtuStrankaListNazivFormated>
    <izvorni_sadrzaj>
      <item>KARLO GASTROVIN d.o.o.</item>
    </izvorni_sadrzaj>
    <derivirana_varijabla naziv="DomainObject.Predmet.ProtuStrankaListNazivFormated_1">
      <item>KARLO GASTROVIN d.o.o.</item>
    </derivirana_varijabla>
  </DomainObject.Predmet.ProtuStrankaListNazivFormated>
  <DomainObject.Predmet.ProtuStrankaListNazivFormatedOIB>
    <izvorni_sadrzaj>
      <item>KARLO GASTROVIN d.o.o., OIB 76367717074</item>
    </izvorni_sadrzaj>
    <derivirana_varijabla naziv="DomainObject.Predmet.ProtuStrankaListNazivFormatedOIB_1">
      <item>KARLO GASTROVIN d.o.o., OIB 76367717074</item>
    </derivirana_varijabla>
  </DomainObject.Predmet.ProtuStrankaListNazivFormatedOIB>
  <DomainObject.Predmet.OstaliListFormated>
    <izvorni_sadrzaj>
      <item>Marijanka Navoj punomoćnik sudionika u postupku KARLO GASTROVIN d.o.o.</item>
      <item>Zdenko Navoj punomoćnik sudionika u postupku KARLO GASTROVIN d.o.o.</item>
    </izvorni_sadrzaj>
    <derivirana_varijabla naziv="DomainObject.Predmet.OstaliListFormated_1">
      <item>Marijanka Navoj punomoćnik sudionika u postupku KARLO GASTROVIN d.o.o.</item>
      <item>Zdenko Navoj punomoćnik sudionika u postupku KARLO GASTROVIN d.o.o.</item>
    </derivirana_varijabla>
  </DomainObject.Predmet.OstaliListFormated>
  <DomainObject.Predmet.OstaliListFormatedOIB>
    <izvorni_sadrzaj>
      <item>Marijanka Navoj, OIB 73100691373 punomoćnik sudionika u postupku KARLO GASTROVIN d.o.o.</item>
      <item>Zdenko Navoj, OIB 52197403386 punomoćnik sudionika u postupku KARLO GASTROVIN d.o.o.</item>
    </izvorni_sadrzaj>
    <derivirana_varijabla naziv="DomainObject.Predmet.OstaliListFormatedOIB_1">
      <item>Marijanka Navoj, OIB 73100691373 punomoćnik sudionika u postupku KARLO GASTROVIN d.o.o.</item>
      <item>Zdenko Navoj, OIB 52197403386 punomoćnik sudionika u postupku KARLO GASTROVIN d.o.o.</item>
    </derivirana_varijabla>
  </DomainObject.Predmet.OstaliListFormatedOIB>
  <DomainObject.Predmet.OstaliListFormatedWithAdress>
    <izvorni_sadrzaj>
      <item>Marijanka Navoj, Plešivica 41, 10450 Plešivica punomoćnik sudionika u postupku KARLO GASTROVIN d.o.o.</item>
      <item>Zdenko Navoj, Plešivica 41, 10450 Plešivica punomoćnik sudionika u postupku KARLO GASTROVIN d.o.o.</item>
    </izvorni_sadrzaj>
    <derivirana_varijabla naziv="DomainObject.Predmet.OstaliListFormatedWithAdress_1">
      <item>Marijanka Navoj, Plešivica 41, 10450 Plešivica punomoćnik sudionika u postupku KARLO GASTROVIN d.o.o.</item>
      <item>Zdenko Navoj, Plešivica 41, 10450 Plešivica punomoćnik sudionika u postupku KARLO GASTROVIN d.o.o.</item>
    </derivirana_varijabla>
  </DomainObject.Predmet.OstaliListFormatedWithAdress>
  <DomainObject.Predmet.OstaliListFormatedWithAdressOIB>
    <izvorni_sadrzaj>
      <item>Marijanka Navoj, OIB 73100691373, Plešivica 41, 10450 Plešivica punomoćnik sudionika u postupku KARLO GASTROVIN d.o.o.</item>
      <item>Zdenko Navoj, OIB 52197403386, Plešivica 41, 10450 Plešivica punomoćnik sudionika u postupku KARLO GASTROVIN d.o.o.</item>
    </izvorni_sadrzaj>
    <derivirana_varijabla naziv="DomainObject.Predmet.OstaliListFormatedWithAdressOIB_1">
      <item>Marijanka Navoj, OIB 73100691373, Plešivica 41, 10450 Plešivica punomoćnik sudionika u postupku KARLO GASTROVIN d.o.o.</item>
      <item>Zdenko Navoj, OIB 52197403386, Plešivica 41, 10450 Plešivica punomoćnik sudionika u postupku KARLO GASTROVIN d.o.o.</item>
    </derivirana_varijabla>
  </DomainObject.Predmet.OstaliListFormatedWithAdressOIB>
  <DomainObject.Predmet.OstaliListNazivFormated>
    <izvorni_sadrzaj>
      <item>Marijanka Navoj</item>
      <item>Zdenko Navoj</item>
    </izvorni_sadrzaj>
    <derivirana_varijabla naziv="DomainObject.Predmet.OstaliListNazivFormated_1">
      <item>Marijanka Navoj</item>
      <item>Zdenko Navoj</item>
    </derivirana_varijabla>
  </DomainObject.Predmet.OstaliListNazivFormated>
  <DomainObject.Predmet.OstaliListNazivFormatedOIB>
    <izvorni_sadrzaj>
      <item>Marijanka Navoj, OIB 73100691373</item>
      <item>Zdenko Navoj, OIB 52197403386</item>
    </izvorni_sadrzaj>
    <derivirana_varijabla naziv="DomainObject.Predmet.OstaliListNazivFormatedOIB_1">
      <item>Marijanka Navoj, OIB 73100691373</item>
      <item>Zdenko Navoj, OIB 52197403386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KARLO GASTROVIN d.o.o.</izvorni_sadrzaj>
    <derivirana_varijabla naziv="DomainObject.Predmet.ProtustrankaIDrugi_1">KARLO GASTROVIN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KARLO GASTROVIN d.o.o., OIB 76367717074, Plešivica 41, 10450 Jastrebarsko</izvorni_sadrzaj>
    <derivirana_varijabla naziv="DomainObject.Predmet.ProtustrankaIDrugiAdressOIB_1">KARLO GASTROVIN d.o.o., OIB 76367717074, Plešivica 41,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KARLO GASTROVIN d.o.o.</item>
      <item>Marijanka Navoj</item>
      <item>Marijanka Navoj</item>
      <item>Zdenko Navoj</item>
      <item>Zdenko Navoj</item>
    </izvorni_sadrzaj>
    <derivirana_varijabla naziv="DomainObject.Predmet.SudioniciListNaziv_1">
      <item>FINA Regionalni centar Zagreb</item>
      <item>KARLO GASTROVIN d.o.o.</item>
      <item>Marijanka Navoj</item>
      <item>Marijanka Navoj</item>
      <item>Zdenko Navoj</item>
      <item>Zdenko Navoj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KARLO GASTROVIN d.o.o., OIB 76367717074, Plešivica 41,10450 Jastrebarsko</item>
      <item>Marijanka Navoj, OIB 73100691373, Plešivica 41,10450 Plešivica</item>
      <item>Marijanka Navoj, OIB 73100691373, Plešivica 41,10450 Plešivica</item>
      <item>Zdenko Navoj, OIB 52197403386, Plešivica 41,10450 Plešivica</item>
      <item>Zdenko Navoj, OIB 52197403386, Plešivica 41,10450 Plešivica</item>
    </izvorni_sadrzaj>
    <derivirana_varijabla naziv="DomainObject.Predmet.SudioniciListAdressOIB_1">
      <item>FINA Regionalni centar Zagreb, OIB 85821130368, Trg svibanjskih žrtava 1995. br. 1,10000 Zagreb</item>
      <item>KARLO GASTROVIN d.o.o., OIB 76367717074, Plešivica 41,10450 Jastrebarsko</item>
      <item>Marijanka Navoj, OIB 73100691373, Plešivica 41,10450 Plešivica</item>
      <item>Marijanka Navoj, OIB 73100691373, Plešivica 41,10450 Plešivica</item>
      <item>Zdenko Navoj, OIB 52197403386, Plešivica 41,10450 Plešivica</item>
      <item>Zdenko Navoj, OIB 52197403386, Plešivica 41,10450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76367717074</item>
      <item>, OIB 73100691373</item>
      <item>, OIB 73100691373</item>
      <item>, OIB 52197403386</item>
      <item>, OIB 52197403386</item>
    </izvorni_sadrzaj>
    <derivirana_varijabla naziv="DomainObject.Predmet.SudioniciListNazivOIB_1">
      <item>, OIB 85821130368</item>
      <item>, OIB 76367717074</item>
      <item>, OIB 73100691373</item>
      <item>, OIB 73100691373</item>
      <item>, OIB 52197403386</item>
      <item>, OIB 52197403386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5B579-6579-4A08-BE11-6C830A7A0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1781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2017-03-22T12:28:00Z</dcterms:created>
  <dc:creator>Sudsko vijeće</dc:creator>
  <cp:lastModifiedBy>Višnja Svečak</cp:lastModifiedBy>
  <cp:lastPrinted>2017-03-22T12:32:00Z</cp:lastPrinted>
  <dcterms:modified xmlns:xsi="http://www.w3.org/2001/XMLSchema-instance" xsi:type="dcterms:W3CDTF">2017-03-22T12:32:00Z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