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b15b" w14:paraId="4dab15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1814CA">
        <w:t xml:space="preserve">M. LEONESSA j.d.o.o. Pula, Gervaisova ulica 18, OIB: </w:t>
      </w:r>
      <w:r w:rsidR="001814CA" w:rsidRPr="00390854">
        <w:t>99486783611</w:t>
      </w:r>
      <w:r w:rsidR="009C4DE2" w:rsidRPr="00517510">
        <w:t xml:space="preserve">, </w:t>
      </w:r>
      <w:r w:rsidR="00C61F16">
        <w:t>2</w:t>
      </w:r>
      <w:r w:rsidR="001814CA">
        <w:t>9</w:t>
      </w:r>
      <w:r w:rsidR="004C4F63">
        <w:t>. prosinca</w:t>
      </w:r>
      <w:r w:rsidR="009F738A" w:rsidRPr="00517510">
        <w:t xml:space="preserve"> 2016.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814CA">
        <w:t xml:space="preserve">M. LEONESSA j.d.o.o. Pula, Gervaisova ulica 18, OIB: </w:t>
      </w:r>
      <w:r w:rsidR="001814CA" w:rsidRPr="00390854">
        <w:t>99486783611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>2. veljače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732EC0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C61F16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1814CA">
        <w:t>M. LEONESSA j.d.o.o. Pula, Gervaisova ulica 18</w:t>
      </w:r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1814CA">
        <w:t>Mediha Sarvan iz Pule, Jeromelina 27</w:t>
      </w:r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</w:t>
      </w:r>
      <w:r w:rsidR="001814CA">
        <w:t>Mediha Sarvan iz Pule, Jeromelina 27, OIB: 27065100269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1814CA">
        <w:t xml:space="preserve">M. LEONESSA j.d.o.o. Pula, Gervaisova ulica 18, OIB: </w:t>
      </w:r>
      <w:r w:rsidR="001814CA" w:rsidRPr="00390854">
        <w:t>99486783611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814CA">
        <w:t>29</w:t>
      </w:r>
      <w:r w:rsidR="004C4F63">
        <w:t>. prosinca</w:t>
      </w:r>
      <w:r w:rsidR="00B76DC8">
        <w:t xml:space="preserve"> 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4B6CA3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r w:rsidR="001814CA">
        <w:t>M. LEONESSA j.d.o.o. Pula, Gervaisova ulica 18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1814CA">
        <w:t>Mediha Sarvan iz Pule, Jeromelina 27</w:t>
      </w:r>
      <w:r w:rsidR="004C4F63">
        <w:t>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246F">
          <w:rPr>
            <w:noProof/>
          </w:rPr>
          <w:t>2</w:t>
        </w:r>
        <w:r>
          <w:fldChar w:fldCharType="end"/>
        </w:r>
        <w:r>
          <w:tab/>
        </w:r>
        <w:r w:rsidR="00AE5E08">
          <w:t>Posl.br.: 1 St-683/16-4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  <w:t>Posl.br.: 1 St-</w:t>
    </w:r>
    <w:r w:rsidR="004A246F">
      <w:t>1</w:t>
    </w:r>
    <w:r w:rsidR="001814CA">
      <w:t>111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50DE3"/>
    <w:rsid w:val="001814CA"/>
    <w:rsid w:val="002457EC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732EC0"/>
    <w:rsid w:val="007E684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671E0"/>
    <w:rsid w:val="00A751D5"/>
    <w:rsid w:val="00AE5E08"/>
    <w:rsid w:val="00B31B75"/>
    <w:rsid w:val="00B76DC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D14604"/>
    <w:rsid w:val="00D41ACB"/>
    <w:rsid w:val="00D5275E"/>
    <w:rsid w:val="00DB6EBD"/>
    <w:rsid w:val="00DF28E8"/>
    <w:rsid w:val="00E202FE"/>
    <w:rsid w:val="00E3405F"/>
    <w:rsid w:val="00F13DFF"/>
    <w:rsid w:val="00F2533B"/>
    <w:rsid w:val="00F60CAE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CA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CA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CA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CA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CA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CA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CA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CA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St-1111/2016-4</izvorni_sadrzaj>
    <derivirana_varijabla naziv="DomainObject.Oznaka_1">St-1111/2016-4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LEONESSA j.d.o.o. PULA</izvorni_sadrzaj>
    <derivirana_varijabla naziv="DomainObject.Predmet.ProtustrankaFormated_1">  M. LEONESSA j.d.o.o. PULA</derivirana_varijabla>
  </DomainObject.Predmet.ProtustrankaFormated>
  <DomainObject.Predmet.ProtustrankaFormatedOIB>
    <izvorni_sadrzaj>  M. LEONESSA j.d.o.o. PULA, OIB 99486783611</izvorni_sadrzaj>
    <derivirana_varijabla naziv="DomainObject.Predmet.ProtustrankaFormatedOIB_1">  M. LEONESSA j.d.o.o. PULA, OIB 99486783611</derivirana_varijabla>
  </DomainObject.Predmet.ProtustrankaFormatedOIB>
  <DomainObject.Predmet.ProtustrankaFormatedWithAdress>
    <izvorni_sadrzaj> M. LEONESSA j.d.o.o. PULA, Gervaisova ulica 18, 52100 Pula</izvorni_sadrzaj>
    <derivirana_varijabla naziv="DomainObject.Predmet.ProtustrankaFormatedWithAdress_1"> M. LEONESSA j.d.o.o. PULA, Gervaisova ulica 18, 52100 Pula</derivirana_varijabla>
  </DomainObject.Predmet.ProtustrankaFormatedWithAdress>
  <DomainObject.Predmet.ProtustrankaFormatedWithAdressOIB>
    <izvorni_sadrzaj> M. LEONESSA j.d.o.o. PULA, OIB 99486783611, Gervaisova ulica 18, 52100 Pula</izvorni_sadrzaj>
    <derivirana_varijabla naziv="DomainObject.Predmet.ProtustrankaFormatedWithAdressOIB_1"> M. LEONESSA j.d.o.o. PULA, OIB 99486783611, Gervaisova ulica 18, 52100 Pula</derivirana_varijabla>
  </DomainObject.Predmet.ProtustrankaFormatedWithAdressOIB>
  <DomainObject.Predmet.ProtustrankaWithAdress>
    <izvorni_sadrzaj>M. LEONESSA j.d.o.o. PULA Gervaisova ulica 18, 52100 Pula</izvorni_sadrzaj>
    <derivirana_varijabla naziv="DomainObject.Predmet.ProtustrankaWithAdress_1">M. LEONESSA j.d.o.o. PULA Gervaisova ulica 18, 52100 Pula</derivirana_varijabla>
  </DomainObject.Predmet.ProtustrankaWithAdress>
  <DomainObject.Predmet.ProtustrankaWithAdressOIB>
    <izvorni_sadrzaj>M. LEONESSA j.d.o.o. PULA, OIB 99486783611, Gervaisova ulica 18, 52100 Pula</izvorni_sadrzaj>
    <derivirana_varijabla naziv="DomainObject.Predmet.ProtustrankaWithAdressOIB_1">M. LEONESSA j.d.o.o. PULA, OIB 99486783611, Gervaisova ulica 18, 52100 Pula</derivirana_varijabla>
  </DomainObject.Predmet.ProtustrankaWithAdressOIB>
  <DomainObject.Predmet.ProtustrankaNazivFormated>
    <izvorni_sadrzaj>M. LEONESSA j.d.o.o. PULA</izvorni_sadrzaj>
    <derivirana_varijabla naziv="DomainObject.Predmet.ProtustrankaNazivFormated_1">M. LEONESSA j.d.o.o. PULA</derivirana_varijabla>
  </DomainObject.Predmet.ProtustrankaNazivFormated>
  <DomainObject.Predmet.ProtustrankaNazivFormatedOIB>
    <izvorni_sadrzaj>M. LEONESSA j.d.o.o. PULA, OIB 99486783611</izvorni_sadrzaj>
    <derivirana_varijabla naziv="DomainObject.Predmet.ProtustrankaNazivFormatedOIB_1">M. LEONESSA j.d.o.o. PULA, OIB 99486783611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27925.22</izvorni_sadrzaj>
    <derivirana_varijabla naziv="DomainObject.Predmet.TrenutnaVrijednost_1">27925.22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LEONESSA j.d.o.o. PULA</item>
    </izvorni_sadrzaj>
    <derivirana_varijabla naziv="DomainObject.Predmet.ProtuStrankaListFormated_1">
      <item>M. LEONESSA j.d.o.o. PULA</item>
    </derivirana_varijabla>
  </DomainObject.Predmet.ProtuStrankaListFormated>
  <DomainObject.Predmet.ProtuStrankaListFormatedOIB>
    <izvorni_sadrzaj>
      <item>M. LEONESSA j.d.o.o. PULA, OIB 99486783611</item>
    </izvorni_sadrzaj>
    <derivirana_varijabla naziv="DomainObject.Predmet.ProtuStrankaListFormatedOIB_1">
      <item>M. LEONESSA j.d.o.o. PULA, OIB 99486783611</item>
    </derivirana_varijabla>
  </DomainObject.Predmet.ProtuStrankaListFormatedOIB>
  <DomainObject.Predmet.ProtuStrankaListFormatedWithAdress>
    <izvorni_sadrzaj>
      <item>M. LEONESSA j.d.o.o. PULA, Gervaisova ulica 18, 52100 Pula</item>
    </izvorni_sadrzaj>
    <derivirana_varijabla naziv="DomainObject.Predmet.ProtuStrankaListFormatedWithAdress_1">
      <item>M. LEONESSA j.d.o.o. PULA, Gervaisova ulica 18, 52100 Pula</item>
    </derivirana_varijabla>
  </DomainObject.Predmet.ProtuStrankaListFormatedWithAdress>
  <DomainObject.Predmet.ProtuStrankaListFormatedWithAdressOIB>
    <izvorni_sadrzaj>
      <item>M. LEONESSA j.d.o.o. PULA, OIB 99486783611, Gervaisova ulica 18, 52100 Pula</item>
    </izvorni_sadrzaj>
    <derivirana_varijabla naziv="DomainObject.Predmet.ProtuStrankaListFormatedWithAdressOIB_1">
      <item>M. LEONESSA j.d.o.o. PULA, OIB 99486783611, Gervaisova ulica 18, 52100 Pula</item>
    </derivirana_varijabla>
  </DomainObject.Predmet.ProtuStrankaListFormatedWithAdressOIB>
  <DomainObject.Predmet.ProtuStrankaListNazivFormated>
    <izvorni_sadrzaj>
      <item>M. LEONESSA j.d.o.o. PULA</item>
    </izvorni_sadrzaj>
    <derivirana_varijabla naziv="DomainObject.Predmet.ProtuStrankaListNazivFormated_1">
      <item>M. LEONESSA j.d.o.o. PULA</item>
    </derivirana_varijabla>
  </DomainObject.Predmet.ProtuStrankaListNazivFormated>
  <DomainObject.Predmet.ProtuStrankaListNazivFormatedOIB>
    <izvorni_sadrzaj>
      <item>M. LEONESSA j.d.o.o. PULA, OIB 99486783611</item>
    </izvorni_sadrzaj>
    <derivirana_varijabla naziv="DomainObject.Predmet.ProtuStrankaListNazivFormatedOIB_1">
      <item>M. LEONESSA j.d.o.o. PULA, OIB 99486783611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St-1111/2016-4</izvorni_sadrzaj>
    <derivirana_varijabla naziv="DomainObject.PoslovniBrojDokumenta_1">St-1111/2016-4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LEONESSA j.d.o.o. PULA</izvorni_sadrzaj>
    <derivirana_varijabla naziv="DomainObject.Predmet.ProtustrankaIDrugi_1">M. LEONESSA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LEONESSA j.d.o.o. PULA, OIB 99486783611, Gervaisova ulica 18, 52100 Pula</izvorni_sadrzaj>
    <derivirana_varijabla naziv="DomainObject.Predmet.ProtustrankaIDrugiAdressOIB_1">M. LEONESSA j.d.o.o. PULA, OIB 99486783611, Gervaisova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LEONESSA j.d.o.o. PULA</item>
    </izvorni_sadrzaj>
    <derivirana_varijabla naziv="DomainObject.Predmet.SudioniciListNaziv_1">
      <item>FINANCIJSKA AGENCIJA, RC RIJEKA, PODRUŽNICA PULA, PULA</item>
      <item>M. LEONESSA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LEONESSA j.d.o.o. PULA, OIB 99486783611, Gervaisova ulica 18,52100 Pula</item>
    </izvorni_sadrzaj>
    <derivirana_varijabla naziv="DomainObject.Predmet.SudioniciListAdressOIB_1">
      <item>FINANCIJSKA AGENCIJA, RC RIJEKA, PODRUŽNICA PULA, PULA, OIB 85821130368, Giardini 5,52100 Pula</item>
      <item>M. LEONESSA j.d.o.o. PULA, OIB 99486783611, Gervaisova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99486783611</item>
    </izvorni_sadrzaj>
    <derivirana_varijabla naziv="DomainObject.Predmet.SudioniciListNazivOIB_1">
      <item>, OIB 85821130368</item>
      <item>, OIB 99486783611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1365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2016-12-29T08:34:00Z</dcterms:created>
  <dc:creator>Jasmina Matika</dc:creator>
  <cp:lastModifiedBy>Lorena Paris Aničić</cp:lastModifiedBy>
  <cp:lastPrinted>2016-12-20T07:04:00Z</cp:lastPrinted>
  <dcterms:modified xmlns:xsi="http://www.w3.org/2001/XMLSchema-instance" xsi:type="dcterms:W3CDTF">2016-12-29T08:40:00Z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St-1111/2016-4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