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1ad6" w14:paraId="d4c1ad6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644DD9">
        <w:rPr>
          <w:rFonts w:cs="Times New Roman" w:hAnsi="Times New Roman" w:ascii="Times New Roman"/>
          <w:sz w:val="24"/>
        </w:rPr>
        <w:t>8321/15-11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</w:t>
      </w:r>
      <w:r w:rsidR="00FE4BAE" w:rsidRPr="009815EF">
        <w:t>RESERO PROMET  j.d.o.o. za proizvodnju, trgovinu i usluge, Kutina, Slavonska 8 MBS: 080926910 OIB: 13158787544</w:t>
      </w:r>
      <w:r w:rsidR="00FE4BAE">
        <w:t xml:space="preserve">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FE4BAE" w:rsidRPr="009815EF">
        <w:t>RESERO PROMET  j.d.o.o. za proizvodnju, trgovinu i usluge, Kutina, Slavonska 8 MBS: 080926910 OIB: 13158787544</w:t>
      </w:r>
      <w:r w:rsidR="00FE4BAE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FE4BAE">
        <w:rPr>
          <w:bCs/>
        </w:rPr>
        <w:t>8321-15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FE4BAE">
        <w:t>14. prosinca 2015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FE4BAE" w:rsidRPr="009815EF">
        <w:t>RESERO PROMET  j.d.o.o. za proizvodnju, trgovinu i usluge, Kutina, Slavonska 8 MBS: 080926910 OIB: 13158787544</w:t>
      </w:r>
      <w:r w:rsidR="00FE4BA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FE4BAE">
        <w:t>110</w:t>
      </w:r>
      <w:r w:rsidR="0023403D" w:rsidRPr="00307A7F">
        <w:t xml:space="preserve"> st</w:t>
      </w:r>
      <w:r w:rsidR="00FE4BAE">
        <w:t>. 1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FE4BAE">
        <w:t>120</w:t>
      </w:r>
      <w:r w:rsidR="0062454C">
        <w:t xml:space="preserve"> dana</w:t>
      </w:r>
      <w:r w:rsidR="009D2742">
        <w:t xml:space="preserve"> u iznosu od </w:t>
      </w:r>
      <w:r w:rsidR="00FE4BAE">
        <w:t>243.294,45</w:t>
      </w:r>
      <w:r w:rsidR="00BB7F5F">
        <w:t xml:space="preserve">  kuna</w:t>
      </w:r>
      <w:r w:rsidR="0062454C">
        <w:t xml:space="preserve"> te da ima</w:t>
      </w:r>
      <w:r w:rsidR="00FE4BAE">
        <w:t xml:space="preserve"> 4 zaposlena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FE4BAE">
        <w:rPr>
          <w:bCs/>
        </w:rPr>
        <w:t>15.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810502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10502" w:rsidR="008105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10502" w:rsidP="00810502" w:rsidR="00810502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810502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810502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0502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FE4BAE">
      <w:rPr>
        <w:noProof w:val="false"/>
      </w:rPr>
      <w:t>8321/15-11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604CED"/>
    <w:rsid w:val="00611BE8"/>
    <w:rsid w:val="0062454C"/>
    <w:rsid w:val="00644DD9"/>
    <w:rsid w:val="00660B6C"/>
    <w:rsid w:val="006630E6"/>
    <w:rsid w:val="006D29D0"/>
    <w:rsid w:val="006D37EF"/>
    <w:rsid w:val="006D7209"/>
    <w:rsid w:val="00772A44"/>
    <w:rsid w:val="007A5DAF"/>
    <w:rsid w:val="007C5E77"/>
    <w:rsid w:val="00801912"/>
    <w:rsid w:val="00804778"/>
    <w:rsid w:val="00810502"/>
    <w:rsid w:val="00823E44"/>
    <w:rsid w:val="00852BC6"/>
    <w:rsid w:val="0085463C"/>
    <w:rsid w:val="008D12F2"/>
    <w:rsid w:val="00900B3C"/>
    <w:rsid w:val="009357C1"/>
    <w:rsid w:val="00972F00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33A4B"/>
    <w:rsid w:val="00B67A9F"/>
    <w:rsid w:val="00B71151"/>
    <w:rsid w:val="00B87FFB"/>
    <w:rsid w:val="00BB7F5F"/>
    <w:rsid w:val="00BC1EA3"/>
    <w:rsid w:val="00BD271E"/>
    <w:rsid w:val="00BD6492"/>
    <w:rsid w:val="00CB121F"/>
    <w:rsid w:val="00CC4CC9"/>
    <w:rsid w:val="00CF1734"/>
    <w:rsid w:val="00D51262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  <w:rsid w:val="00FE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50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0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50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8321</izvorni_sadrzaj>
    <derivirana_varijabla naziv="DomainObject.Predmet.Broj_1">8321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St-8321/2015</izvorni_sadrzaj>
    <derivirana_varijabla naziv="DomainObject.Predmet.OznakaBroj_1">St-8321/2015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RESERO PROMET  j.d.o.o. za proizvodnju, trgovinu i usluge</izvorni_sadrzaj>
    <derivirana_varijabla naziv="DomainObject.Predmet.ProtustrankaFormated_1">  RESERO PROMET  j.d.o.o. za proizvodnju, trgovinu i usluge</derivirana_varijabla>
  </DomainObject.Predmet.ProtustrankaFormated>
  <DomainObject.Predmet.ProtustrankaFormatedOIB>
    <izvorni_sadrzaj>  RESERO PROMET  j.d.o.o. za proizvodnju, trgovinu i usluge, OIB 13158787544</izvorni_sadrzaj>
    <derivirana_varijabla naziv="DomainObject.Predmet.ProtustrankaFormatedOIB_1">  RESERO PROMET  j.d.o.o. za proizvodnju, trgovinu i usluge, OIB 13158787544</derivirana_varijabla>
  </DomainObject.Predmet.ProtustrankaFormatedOIB>
  <DomainObject.Predmet.ProtustrankaFormatedWithAdress>
    <izvorni_sadrzaj> RESERO PROMET  j.d.o.o. za proizvodnju, trgovinu i usluge, Slavonska 8, 44320 Kutina</izvorni_sadrzaj>
    <derivirana_varijabla naziv="DomainObject.Predmet.ProtustrankaFormatedWithAdress_1"> RESERO PROMET  j.d.o.o. za proizvodnju, trgovinu i usluge, Slavonska 8, 44320 Kutina</derivirana_varijabla>
  </DomainObject.Predmet.ProtustrankaFormatedWithAdress>
  <DomainObject.Predmet.ProtustrankaFormatedWithAdressOIB>
    <izvorni_sadrzaj> RESERO PROMET  j.d.o.o. za proizvodnju, trgovinu i usluge, OIB 13158787544, Slavonska 8, 44320 Kutina</izvorni_sadrzaj>
    <derivirana_varijabla naziv="DomainObject.Predmet.ProtustrankaFormatedWithAdressOIB_1"> RESERO PROMET  j.d.o.o. za proizvodnju, trgovinu i usluge, OIB 13158787544, Slavonska 8, 44320 Kutina</derivirana_varijabla>
  </DomainObject.Predmet.ProtustrankaFormatedWithAdressOIB>
  <DomainObject.Predmet.ProtustrankaWithAdress>
    <izvorni_sadrzaj>RESERO PROMET  j.d.o.o. za proizvodnju, trgovinu i usluge Slavonska 8, 44320 Kutina</izvorni_sadrzaj>
    <derivirana_varijabla naziv="DomainObject.Predmet.ProtustrankaWithAdress_1">RESERO PROMET  j.d.o.o. za proizvodnju, trgovinu i usluge Slavonska 8, 44320 Kutina</derivirana_varijabla>
  </DomainObject.Predmet.ProtustrankaWithAdress>
  <DomainObject.Predmet.ProtustrankaWithAdressOIB>
    <izvorni_sadrzaj>RESERO PROMET  j.d.o.o. za proizvodnju, trgovinu i usluge, OIB 13158787544, Slavonska 8, 44320 Kutina</izvorni_sadrzaj>
    <derivirana_varijabla naziv="DomainObject.Predmet.ProtustrankaWithAdressOIB_1">RESERO PROMET  j.d.o.o. za proizvodnju, trgovinu i usluge, OIB 13158787544, Slavonska 8, 44320 Kutina</derivirana_varijabla>
  </DomainObject.Predmet.ProtustrankaWithAdressOIB>
  <DomainObject.Predmet.ProtustrankaNazivFormated>
    <izvorni_sadrzaj>RESERO PROMET  j.d.o.o. za proizvodnju, trgovinu i usluge</izvorni_sadrzaj>
    <derivirana_varijabla naziv="DomainObject.Predmet.ProtustrankaNazivFormated_1">RESERO PROMET  j.d.o.o. za proizvodnju, trgovinu i usluge</derivirana_varijabla>
  </DomainObject.Predmet.ProtustrankaNazivFormated>
  <DomainObject.Predmet.ProtustrankaNazivFormatedOIB>
    <izvorni_sadrzaj>RESERO PROMET  j.d.o.o. za proizvodnju, trgovinu i usluge, OIB 13158787544</izvorni_sadrzaj>
    <derivirana_varijabla naziv="DomainObject.Predmet.ProtustrankaNazivFormatedOIB_1">RESERO PROMET  j.d.o.o. za proizvodnju, trgovinu i usluge, OIB 13158787544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RESERO PROMET  j.d.o.o. za proizvodnju, trgovinu i usluge</item>
    </izvorni_sadrzaj>
    <derivirana_varijabla naziv="DomainObject.Predmet.ProtuStrankaListFormated_1">
      <item>RESERO PROMET  j.d.o.o. za proizvodnju, trgovinu i usluge</item>
    </derivirana_varijabla>
  </DomainObject.Predmet.ProtuStrankaListFormated>
  <DomainObject.Predmet.ProtuStrankaListFormatedOIB>
    <izvorni_sadrzaj>
      <item>RESERO PROMET  j.d.o.o. za proizvodnju, trgovinu i usluge, OIB 13158787544</item>
    </izvorni_sadrzaj>
    <derivirana_varijabla naziv="DomainObject.Predmet.ProtuStrankaListFormatedOIB_1">
      <item>RESERO PROMET  j.d.o.o. za proizvodnju, trgovinu i usluge, OIB 13158787544</item>
    </derivirana_varijabla>
  </DomainObject.Predmet.ProtuStrankaListFormatedOIB>
  <DomainObject.Predmet.ProtuStrankaListFormatedWithAdress>
    <izvorni_sadrzaj>
      <item>RESERO PROMET  j.d.o.o. za proizvodnju, trgovinu i usluge, Slavonska 8, 44320 Kutina</item>
    </izvorni_sadrzaj>
    <derivirana_varijabla naziv="DomainObject.Predmet.ProtuStrankaListFormatedWithAdress_1">
      <item>RESERO PROMET  j.d.o.o. za proizvodnju, trgovinu i usluge, Slavonska 8, 44320 Kutina</item>
    </derivirana_varijabla>
  </DomainObject.Predmet.ProtuStrankaListFormatedWithAdress>
  <DomainObject.Predmet.ProtuStrankaListFormatedWithAdressOIB>
    <izvorni_sadrzaj>
      <item>RESERO PROMET  j.d.o.o. za proizvodnju, trgovinu i usluge, OIB 13158787544, Slavonska 8, 44320 Kutina</item>
    </izvorni_sadrzaj>
    <derivirana_varijabla naziv="DomainObject.Predmet.ProtuStrankaListFormatedWithAdressOIB_1">
      <item>RESERO PROMET  j.d.o.o. za proizvodnju, trgovinu i usluge, OIB 13158787544, Slavonska 8, 44320 Kutina</item>
    </derivirana_varijabla>
  </DomainObject.Predmet.ProtuStrankaListFormatedWithAdressOIB>
  <DomainObject.Predmet.ProtuStrankaListNazivFormated>
    <izvorni_sadrzaj>
      <item>RESERO PROMET  j.d.o.o. za proizvodnju, trgovinu i usluge</item>
    </izvorni_sadrzaj>
    <derivirana_varijabla naziv="DomainObject.Predmet.ProtuStrankaListNazivFormated_1">
      <item>RESERO PROMET  j.d.o.o. za proizvodnju, trgovinu i usluge</item>
    </derivirana_varijabla>
  </DomainObject.Predmet.ProtuStrankaListNazivFormated>
  <DomainObject.Predmet.ProtuStrankaListNazivFormatedOIB>
    <izvorni_sadrzaj>
      <item>RESERO PROMET  j.d.o.o. za proizvodnju, trgovinu i usluge, OIB 13158787544</item>
    </izvorni_sadrzaj>
    <derivirana_varijabla naziv="DomainObject.Predmet.ProtuStrankaListNazivFormatedOIB_1">
      <item>RESERO PROMET  j.d.o.o. za proizvodnju, trgovinu i usluge, OIB 13158787544</item>
    </derivirana_varijabla>
  </DomainObject.Predmet.ProtuStrankaListNazivFormatedOIB>
  <DomainObject.Predmet.OstaliListFormated>
    <izvorni_sadrzaj>
      <item>Stipo Batković</item>
    </izvorni_sadrzaj>
    <derivirana_varijabla naziv="DomainObject.Predmet.OstaliListFormated_1">
      <item>Stipo Batković</item>
    </derivirana_varijabla>
  </DomainObject.Predmet.OstaliListFormated>
  <DomainObject.Predmet.OstaliListFormatedOIB>
    <izvorni_sadrzaj>
      <item>Stipo Batković, OIB 68819644958</item>
    </izvorni_sadrzaj>
    <derivirana_varijabla naziv="DomainObject.Predmet.OstaliListFormatedOIB_1">
      <item>Stipo Batković, OIB 68819644958</item>
    </derivirana_varijabla>
  </DomainObject.Predmet.OstaliListFormatedOIB>
  <DomainObject.Predmet.OstaliListFormatedWithAdress>
    <izvorni_sadrzaj>
      <item>Stipo Batković, Šartovačka 7, 44320 Šartovac</item>
    </izvorni_sadrzaj>
    <derivirana_varijabla naziv="DomainObject.Predmet.OstaliListFormatedWithAdress_1">
      <item>Stipo Batković, Šartovačka 7, 44320 Šartovac</item>
    </derivirana_varijabla>
  </DomainObject.Predmet.OstaliListFormatedWithAdress>
  <DomainObject.Predmet.OstaliListFormatedWithAdressOIB>
    <izvorni_sadrzaj>
      <item>Stipo Batković, OIB 68819644958, Šartovačka 7, 44320 Šartovac</item>
    </izvorni_sadrzaj>
    <derivirana_varijabla naziv="DomainObject.Predmet.OstaliListFormatedWithAdressOIB_1">
      <item>Stipo Batković, OIB 68819644958, Šartovačka 7, 44320 Šartovac</item>
    </derivirana_varijabla>
  </DomainObject.Predmet.OstaliListFormatedWithAdressOIB>
  <DomainObject.Predmet.OstaliListNazivFormated>
    <izvorni_sadrzaj>
      <item>Stipo Batković</item>
    </izvorni_sadrzaj>
    <derivirana_varijabla naziv="DomainObject.Predmet.OstaliListNazivFormated_1">
      <item>Stipo Batković</item>
    </derivirana_varijabla>
  </DomainObject.Predmet.OstaliListNazivFormated>
  <DomainObject.Predmet.OstaliListNazivFormatedOIB>
    <izvorni_sadrzaj>
      <item>Stipo Batković, OIB 68819644958</item>
    </izvorni_sadrzaj>
    <derivirana_varijabla naziv="DomainObject.Predmet.OstaliListNazivFormatedOIB_1"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RESERO PROMET  j.d.o.o. za proizvodnju, trgovinu i usluge</izvorni_sadrzaj>
    <derivirana_varijabla naziv="DomainObject.Predmet.ProtustrankaIDrugi_1">RESERO PROMET 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RESERO PROMET  j.d.o.o. za proizvodnju, trgovinu i usluge, OIB 13158787544, Slavonska 8, 44320 Kutina</izvorni_sadrzaj>
    <derivirana_varijabla naziv="DomainObject.Predmet.ProtustrankaIDrugiAdressOIB_1">RESERO PROMET  j.d.o.o. za proizvodnju, trgovinu i usluge, OIB 13158787544, Slavonska 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RESERO PROMET  j.d.o.o. za proizvodnju, trgovinu i usluge</item>
      <item>FINA Regionalni centar Zagreb</item>
      <item>Stipo Batković</item>
    </izvorni_sadrzaj>
    <derivirana_varijabla naziv="DomainObject.Predmet.SudioniciListNaziv_1">
      <item>RESERO PROMET  j.d.o.o. za proizvodnju, trgovinu i usluge</item>
      <item>FINA Regionalni centar Zagreb</item>
      <item>Stipo Batković</item>
    </derivirana_varijabla>
  </DomainObject.Predmet.SudioniciListNaziv>
  <DomainObject.Predmet.SudioniciListAdressOIB>
    <izvorni_sadrzaj>
      <item>RESERO PROMET  j.d.o.o. za proizvodnju, trgovinu i usluge, OIB 13158787544, Slavonska 8,44320 Kutina</item>
      <item>FINA Regionalni centar Zagreb, OIB 85821130368, Trg svibanjskih žrtava 1995. br. 1,10000 Zagreb</item>
      <item>Stipo Batković, OIB 68819644958, Šartovačka 7,44320 Šartovac</item>
    </izvorni_sadrzaj>
    <derivirana_varijabla naziv="DomainObject.Predmet.SudioniciListAdressOIB_1">
      <item>RESERO PROMET  j.d.o.o. za proizvodnju, trgovinu i usluge, OIB 13158787544, Slavonska 8,44320 Kutina</item>
      <item>FINA Regionalni centar Zagreb, OIB 85821130368, Trg svibanjskih žrtava 1995. br. 1,10000 Zagreb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13158787544</item>
      <item>, OIB 85821130368</item>
      <item>, OIB 68819644958</item>
    </izvorni_sadrzaj>
    <derivirana_varijabla naziv="DomainObject.Predmet.SudioniciListNazivOIB_1">
      <item>, OIB 13158787544</item>
      <item>, OIB 85821130368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2814</properties:Characters>
  <properties:Lines>65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2016-11-03T09:01:00Z</dcterms:created>
  <dc:creator>Vinka Mihalinčić</dc:creator>
  <cp:lastModifiedBy>Vinka Mihalinčić</cp:lastModifiedBy>
  <cp:lastPrinted>2016-11-03T08:50:00Z</cp:lastPrinted>
  <dcterms:modified xmlns:xsi="http://www.w3.org/2001/XMLSchema-instance" xsi:type="dcterms:W3CDTF">2016-11-03T09:04:00Z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