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a4ff" w14:paraId="1cba4ff" w:rsidRDefault="002D0105" w:rsidP="002D0105" w:rsidR="002D0105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2D0105" w:rsidP="002D0105" w:rsidR="002D010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2D0105" w:rsidP="002D0105" w:rsidR="002D010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2D0105" w:rsidP="002D0105" w:rsidR="002D010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748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6-11</w:t>
      </w:r>
    </w:p>
    <w:p w:rsidRDefault="002D0105" w:rsidP="002D0105" w:rsidR="002D0105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2D0105" w:rsidP="002D0105" w:rsidR="002D0105" w:rsidRPr="00ED131D">
      <w:pPr>
        <w:jc w:val="both"/>
        <w:rPr>
          <w:sz w:val="23"/>
          <w:szCs w:val="23"/>
        </w:rPr>
      </w:pPr>
    </w:p>
    <w:p w:rsidRDefault="002D0105" w:rsidP="002D0105" w:rsidR="002D0105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2D0105" w:rsidP="002D0105" w:rsidR="002D0105" w:rsidRPr="00ED131D">
      <w:pPr>
        <w:rPr>
          <w:sz w:val="23"/>
          <w:szCs w:val="23"/>
        </w:rPr>
      </w:pPr>
    </w:p>
    <w:p w:rsidRDefault="002D0105" w:rsidP="002D0105" w:rsidR="002D010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2D0105" w:rsidP="002D0105" w:rsidR="002D0105" w:rsidRPr="00ED131D">
      <w:pPr>
        <w:rPr>
          <w:sz w:val="23"/>
          <w:szCs w:val="23"/>
        </w:rPr>
      </w:pPr>
    </w:p>
    <w:p w:rsidRDefault="002D0105" w:rsidP="002D0105" w:rsidR="002D0105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PISCINA d.o.o., Pula, Sv. Ivana 3, OIB: 82799664661</w:t>
      </w:r>
      <w:r w:rsidRPr="007D009E">
        <w:rPr>
          <w:sz w:val="23"/>
          <w:szCs w:val="23"/>
        </w:rPr>
        <w:t xml:space="preserve">, </w:t>
      </w:r>
      <w:r>
        <w:rPr>
          <w:sz w:val="23"/>
          <w:szCs w:val="23"/>
        </w:rPr>
        <w:t>2. rujna</w:t>
      </w:r>
      <w:r w:rsidRPr="00FC789B">
        <w:rPr>
          <w:sz w:val="23"/>
          <w:szCs w:val="23"/>
        </w:rPr>
        <w:t xml:space="preserve"> </w:t>
      </w:r>
      <w:r w:rsidRPr="007D009E">
        <w:rPr>
          <w:sz w:val="23"/>
          <w:szCs w:val="23"/>
        </w:rPr>
        <w:t xml:space="preserve">2016. </w:t>
      </w:r>
    </w:p>
    <w:p w:rsidRDefault="002D0105" w:rsidP="002D0105" w:rsidR="002D0105" w:rsidRPr="00ED131D">
      <w:pPr>
        <w:jc w:val="both"/>
        <w:rPr>
          <w:sz w:val="23"/>
          <w:szCs w:val="23"/>
        </w:rPr>
      </w:pPr>
    </w:p>
    <w:p w:rsidRDefault="002D0105" w:rsidP="002D0105" w:rsidR="002D010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2D0105" w:rsidP="002D0105" w:rsidR="002D0105" w:rsidRPr="00ED131D">
      <w:pPr>
        <w:jc w:val="center"/>
        <w:rPr>
          <w:sz w:val="23"/>
          <w:szCs w:val="23"/>
        </w:rPr>
      </w:pPr>
    </w:p>
    <w:p w:rsidRDefault="002D0105" w:rsidP="002D0105" w:rsidR="002D010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PISCINA d.o.o., Pula, Sv. Ivana 3, OIB: 82799664661</w:t>
      </w:r>
      <w:r w:rsidRPr="00ED131D">
        <w:rPr>
          <w:sz w:val="23"/>
          <w:szCs w:val="23"/>
        </w:rPr>
        <w:t>.</w:t>
      </w:r>
    </w:p>
    <w:p w:rsidRDefault="002D0105" w:rsidP="002D0105" w:rsidR="002D0105" w:rsidRPr="00ED131D">
      <w:pPr>
        <w:ind w:firstLine="720"/>
        <w:jc w:val="both"/>
        <w:rPr>
          <w:sz w:val="23"/>
          <w:szCs w:val="23"/>
        </w:rPr>
      </w:pPr>
    </w:p>
    <w:p w:rsidRDefault="002D0105" w:rsidP="002D0105" w:rsidR="002D0105" w:rsidRPr="00AF773B">
      <w:pPr>
        <w:ind w:firstLine="720"/>
        <w:jc w:val="both"/>
        <w:rPr>
          <w:sz w:val="23"/>
          <w:szCs w:val="23"/>
        </w:rPr>
      </w:pPr>
      <w:r w:rsidRPr="00AF773B">
        <w:rPr>
          <w:sz w:val="23"/>
          <w:szCs w:val="23"/>
        </w:rPr>
        <w:t>II.</w:t>
      </w:r>
      <w:r w:rsidRPr="00AF773B">
        <w:rPr>
          <w:sz w:val="23"/>
          <w:szCs w:val="23"/>
        </w:rPr>
        <w:tab/>
        <w:t xml:space="preserve">Za stečajnog upravitelja imenuje se </w:t>
      </w:r>
      <w:r w:rsidR="00AF773B" w:rsidRPr="00AF773B">
        <w:rPr>
          <w:sz w:val="23"/>
          <w:szCs w:val="23"/>
        </w:rPr>
        <w:t>Ljiljana Blagojević</w:t>
      </w:r>
      <w:r w:rsidRPr="00AF773B">
        <w:rPr>
          <w:sz w:val="23"/>
          <w:szCs w:val="23"/>
        </w:rPr>
        <w:t xml:space="preserve">, Rijeka, </w:t>
      </w:r>
      <w:r w:rsidR="00AF773B" w:rsidRPr="00AF773B">
        <w:rPr>
          <w:sz w:val="23"/>
          <w:szCs w:val="23"/>
        </w:rPr>
        <w:t>Markovići 21</w:t>
      </w:r>
      <w:r w:rsidRPr="00AF773B">
        <w:rPr>
          <w:sz w:val="23"/>
          <w:szCs w:val="23"/>
        </w:rPr>
        <w:t xml:space="preserve">, OIB: </w:t>
      </w:r>
      <w:r w:rsidR="00AF773B" w:rsidRPr="00AF773B">
        <w:rPr>
          <w:sz w:val="23"/>
          <w:szCs w:val="23"/>
        </w:rPr>
        <w:t>27293493678</w:t>
      </w:r>
      <w:r w:rsidRPr="00AF773B">
        <w:rPr>
          <w:sz w:val="23"/>
          <w:szCs w:val="23"/>
        </w:rPr>
        <w:t>.</w:t>
      </w:r>
    </w:p>
    <w:p w:rsidRDefault="002D0105" w:rsidP="002D0105" w:rsidR="002D0105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2D0105" w:rsidP="002D0105" w:rsidR="002D010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PISCINA d.o.o., Pula, Sv. Ivana 3, OIB: 82799664661</w:t>
      </w:r>
      <w:r w:rsidRPr="00ED131D">
        <w:rPr>
          <w:sz w:val="23"/>
          <w:szCs w:val="23"/>
        </w:rPr>
        <w:t>.</w:t>
      </w:r>
    </w:p>
    <w:p w:rsidRDefault="002D0105" w:rsidP="002D0105" w:rsidR="002D0105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2D0105" w:rsidP="002D0105" w:rsidR="002D0105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2D0105" w:rsidP="002D0105" w:rsidR="002D010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2D0105" w:rsidP="002D0105" w:rsidR="002D010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2D0105" w:rsidP="002D0105" w:rsidR="002D0105" w:rsidRPr="00ED131D">
      <w:pPr>
        <w:jc w:val="both"/>
        <w:rPr>
          <w:bCs w:val="false"/>
          <w:sz w:val="23"/>
          <w:szCs w:val="23"/>
        </w:rPr>
      </w:pPr>
    </w:p>
    <w:p w:rsidRDefault="002D0105" w:rsidP="002D0105" w:rsidR="002D0105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2D0105" w:rsidP="002D0105" w:rsidR="002D0105" w:rsidRPr="00ED131D">
      <w:pPr>
        <w:rPr>
          <w:bCs w:val="false"/>
          <w:sz w:val="23"/>
          <w:szCs w:val="23"/>
        </w:rPr>
      </w:pPr>
    </w:p>
    <w:p w:rsidRDefault="002D0105" w:rsidP="002D0105" w:rsidR="002D0105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748/16-3 od 11. svibnja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PISCINA d.o.o., Pula, Sv. Ivana 3, OIB: 82799664661.</w:t>
      </w:r>
    </w:p>
    <w:p w:rsidRDefault="002D0105" w:rsidP="002D0105" w:rsidR="002D50C0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 xml:space="preserve">Na temelju izjave dane od strane zakonskog zastupnika dužnika u prethodnom postupku proizlazi da </w:t>
      </w:r>
      <w:r w:rsidR="002D50C0">
        <w:rPr>
          <w:sz w:val="23"/>
          <w:szCs w:val="23"/>
        </w:rPr>
        <w:t>društvo nema pokretne ni nepokretne imovine, potraživanja prema trećima su u zastari.</w:t>
      </w:r>
    </w:p>
    <w:p w:rsidRDefault="002D0105" w:rsidP="002D0105" w:rsidR="002D0105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D0105" w:rsidP="002D0105" w:rsidR="002D0105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St-748/16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lipnja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30. lipnja 2016. </w:t>
      </w:r>
    </w:p>
    <w:p w:rsidRDefault="002D0105" w:rsidP="002D0105" w:rsidR="002D0105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2D0105" w:rsidP="002D0105" w:rsidR="002D0105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2D0105" w:rsidP="002D0105" w:rsidR="002D0105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2D0105" w:rsidP="002D0105" w:rsidR="002D0105" w:rsidRPr="00ED131D">
      <w:pPr>
        <w:jc w:val="center"/>
        <w:rPr>
          <w:sz w:val="23"/>
          <w:szCs w:val="23"/>
        </w:rPr>
      </w:pPr>
    </w:p>
    <w:p w:rsidRDefault="002D0105" w:rsidP="002D0105" w:rsidR="002D0105" w:rsidRPr="00ED131D">
      <w:pPr>
        <w:jc w:val="center"/>
        <w:rPr>
          <w:sz w:val="23"/>
          <w:szCs w:val="23"/>
        </w:rPr>
      </w:pPr>
    </w:p>
    <w:p w:rsidRDefault="002D0105" w:rsidP="002D0105" w:rsidR="002D0105" w:rsidRPr="00ED131D">
      <w:pPr>
        <w:rPr>
          <w:sz w:val="23"/>
          <w:szCs w:val="23"/>
        </w:rPr>
      </w:pPr>
    </w:p>
    <w:p w:rsidRDefault="002D0105" w:rsidP="002D0105" w:rsidR="002D0105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>
        <w:rPr>
          <w:sz w:val="23"/>
          <w:szCs w:val="23"/>
        </w:rPr>
        <w:t>2. rujna</w:t>
      </w:r>
      <w:r w:rsidRPr="00FC789B">
        <w:rPr>
          <w:sz w:val="23"/>
          <w:szCs w:val="23"/>
        </w:rPr>
        <w:t xml:space="preserve"> 2016.</w:t>
      </w:r>
    </w:p>
    <w:p w:rsidRDefault="002D0105" w:rsidP="002D0105" w:rsidR="002D0105" w:rsidRPr="00ED131D">
      <w:pPr>
        <w:ind w:firstLine="720" w:left="2880"/>
        <w:jc w:val="both"/>
        <w:rPr>
          <w:sz w:val="23"/>
          <w:szCs w:val="23"/>
        </w:rPr>
      </w:pPr>
    </w:p>
    <w:p w:rsidRDefault="002D0105" w:rsidP="002D0105" w:rsidR="002D0105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2D0105" w:rsidP="002D0105" w:rsidR="002D0105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2D0105" w:rsidP="002D0105" w:rsidR="002D0105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2D0105" w:rsidP="002D0105" w:rsidR="002D0105">
      <w:pPr>
        <w:jc w:val="both"/>
        <w:rPr>
          <w:sz w:val="23"/>
          <w:szCs w:val="23"/>
        </w:rPr>
      </w:pPr>
    </w:p>
    <w:p w:rsidRDefault="002D0105" w:rsidP="002D0105" w:rsidR="002D0105" w:rsidRPr="00ED131D">
      <w:pPr>
        <w:jc w:val="both"/>
        <w:rPr>
          <w:sz w:val="23"/>
          <w:szCs w:val="23"/>
        </w:rPr>
      </w:pPr>
    </w:p>
    <w:p w:rsidRDefault="002D0105" w:rsidP="002D0105" w:rsidR="002D0105" w:rsidRPr="00ED131D">
      <w:pPr>
        <w:jc w:val="both"/>
        <w:rPr>
          <w:sz w:val="23"/>
          <w:szCs w:val="23"/>
        </w:rPr>
      </w:pPr>
    </w:p>
    <w:p w:rsidRDefault="002D0105" w:rsidP="002D0105" w:rsidR="002D0105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2D0105" w:rsidP="002D0105" w:rsidR="002D010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2D0105" w:rsidP="002D0105" w:rsidR="002D0105" w:rsidRPr="00EA6F91">
      <w:pPr>
        <w:jc w:val="both"/>
        <w:rPr>
          <w:sz w:val="23"/>
          <w:szCs w:val="23"/>
        </w:rPr>
      </w:pPr>
    </w:p>
    <w:p w:rsidRDefault="002D0105" w:rsidP="002D0105" w:rsidR="002D010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2D0105" w:rsidP="002D0105" w:rsidR="002D010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PISCINA d.o.o., Pula, Sv. Ivana 3 </w:t>
      </w:r>
    </w:p>
    <w:p w:rsidRDefault="002D0105" w:rsidP="002D0105" w:rsidR="002D0105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AF773B" w:rsidRPr="00AF773B">
        <w:rPr>
          <w:sz w:val="23"/>
          <w:szCs w:val="23"/>
        </w:rPr>
        <w:t>Ljiljana Blagojević, Rijeka, Markovići 21</w:t>
      </w:r>
      <w:r w:rsidRPr="00AF773B">
        <w:rPr>
          <w:sz w:val="23"/>
          <w:szCs w:val="23"/>
        </w:rPr>
        <w:t xml:space="preserve"> </w:t>
      </w:r>
    </w:p>
    <w:p w:rsidRDefault="002D0105" w:rsidP="002D0105" w:rsidR="002D010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2D0105" w:rsidP="002D0105" w:rsidR="002D010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2D0105" w:rsidP="002D0105" w:rsidR="002D010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2D0105" w:rsidP="002D0105" w:rsidR="002D010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2D0105" w:rsidP="002D0105" w:rsidR="002D0105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2D0105" w:rsidP="002D0105" w:rsidR="002D0105"/>
    <w:p w:rsidRDefault="002D0105" w:rsidP="002D0105" w:rsidR="002D0105"/>
    <w:p w:rsidRDefault="002D0105" w:rsidP="002D0105" w:rsidR="002D0105"/>
    <w:p w:rsidRDefault="002D0105" w:rsidP="002D0105" w:rsidR="002D0105"/>
    <w:p w:rsidRDefault="002D0105" w:rsidP="002D0105" w:rsidR="002D0105"/>
    <w:p w:rsidRDefault="002D0105" w:rsidP="002D0105" w:rsidR="002D0105"/>
    <w:p w:rsidRDefault="002D0105" w:rsidP="002D0105" w:rsidR="002D0105"/>
    <w:p w:rsidRDefault="002A4341" w:rsidR="00500701"/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105" w:rsidP="002D0105" w:rsidR="002D0105">
      <w:r>
        <w:separator/>
      </w:r>
    </w:p>
  </w:endnote>
  <w:endnote w:id="0" w:type="continuationSeparator">
    <w:p w:rsidRDefault="002D0105" w:rsidP="002D0105" w:rsidR="002D0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105" w:rsidP="002D0105" w:rsidR="002D0105">
      <w:r>
        <w:separator/>
      </w:r>
    </w:p>
  </w:footnote>
  <w:footnote w:id="0" w:type="continuationSeparator">
    <w:p w:rsidRDefault="002D0105" w:rsidP="002D0105" w:rsidR="002D0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AF773B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A4341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2D0105" w:rsidRPr="00ED131D">
          <w:rPr>
            <w:sz w:val="23"/>
            <w:szCs w:val="23"/>
          </w:rPr>
          <w:t>Posl.br.: 2 St-</w:t>
        </w:r>
        <w:r w:rsidR="002D0105">
          <w:rPr>
            <w:sz w:val="23"/>
            <w:szCs w:val="23"/>
          </w:rPr>
          <w:t>748</w:t>
        </w:r>
        <w:r w:rsidR="002D0105" w:rsidRPr="00ED131D">
          <w:rPr>
            <w:sz w:val="23"/>
            <w:szCs w:val="23"/>
          </w:rPr>
          <w:t>/1</w:t>
        </w:r>
        <w:r w:rsidR="002D0105">
          <w:rPr>
            <w:sz w:val="23"/>
            <w:szCs w:val="23"/>
          </w:rPr>
          <w:t>6-11</w:t>
        </w:r>
      </w:p>
    </w:sdtContent>
  </w:sdt>
  <w:p w:rsidRDefault="002A434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3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105"/>
    <w:rsid w:val="002A4341"/>
    <w:rsid w:val="002D0105"/>
    <w:rsid w:val="002D50C0"/>
    <w:rsid w:val="00554328"/>
    <w:rsid w:val="00985388"/>
    <w:rsid w:val="00A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010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01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010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1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10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01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010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341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341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341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341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010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01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010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1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10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01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010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341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341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341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341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PISCINA d.o.o. PULA</izvorni_sadrzaj>
    <derivirana_varijabla naziv="DomainObject.Predmet.ProtustrankaFormated_1">  PISCINA d.o.o. PULA</derivirana_varijabla>
  </DomainObject.Predmet.ProtustrankaFormated>
  <DomainObject.Predmet.ProtustrankaFormatedOIB>
    <izvorni_sadrzaj>  PISCINA d.o.o. PULA, OIB 82799664661</izvorni_sadrzaj>
    <derivirana_varijabla naziv="DomainObject.Predmet.ProtustrankaFormatedOIB_1">  PISCINA d.o.o. PULA, OIB 82799664661</derivirana_varijabla>
  </DomainObject.Predmet.ProtustrankaFormatedOIB>
  <DomainObject.Predmet.ProtustrankaFormatedWithAdress>
    <izvorni_sadrzaj> PISCINA d.o.o. PULA, Sv. Ivana 3, 52100 Pula</izvorni_sadrzaj>
    <derivirana_varijabla naziv="DomainObject.Predmet.ProtustrankaFormatedWithAdress_1"> PISCINA d.o.o. PULA, Sv. Ivana 3, 52100 Pula</derivirana_varijabla>
  </DomainObject.Predmet.ProtustrankaFormatedWithAdress>
  <DomainObject.Predmet.ProtustrankaFormatedWithAdressOIB>
    <izvorni_sadrzaj> PISCINA d.o.o. PULA, OIB 82799664661, Sv. Ivana 3, 52100 Pula</izvorni_sadrzaj>
    <derivirana_varijabla naziv="DomainObject.Predmet.ProtustrankaFormatedWithAdressOIB_1"> PISCINA d.o.o. PULA, OIB 82799664661, Sv. Ivana 3, 52100 Pula</derivirana_varijabla>
  </DomainObject.Predmet.ProtustrankaFormatedWithAdressOIB>
  <DomainObject.Predmet.ProtustrankaWithAdress>
    <izvorni_sadrzaj>PISCINA d.o.o. PULA Sv. Ivana 3, 52100 Pula</izvorni_sadrzaj>
    <derivirana_varijabla naziv="DomainObject.Predmet.ProtustrankaWithAdress_1">PISCINA d.o.o. PULA Sv. Ivana 3, 52100 Pula</derivirana_varijabla>
  </DomainObject.Predmet.ProtustrankaWithAdress>
  <DomainObject.Predmet.ProtustrankaWithAdressOIB>
    <izvorni_sadrzaj>PISCINA d.o.o. PULA, OIB 82799664661, Sv. Ivana 3, 52100 Pula</izvorni_sadrzaj>
    <derivirana_varijabla naziv="DomainObject.Predmet.ProtustrankaWithAdressOIB_1">PISCINA d.o.o. PULA, OIB 82799664661, Sv. Ivana 3, 52100 Pula</derivirana_varijabla>
  </DomainObject.Predmet.ProtustrankaWithAdressOIB>
  <DomainObject.Predmet.ProtustrankaNazivFormated>
    <izvorni_sadrzaj>PISCINA d.o.o. PULA</izvorni_sadrzaj>
    <derivirana_varijabla naziv="DomainObject.Predmet.ProtustrankaNazivFormated_1">PISCINA d.o.o. PULA</derivirana_varijabla>
  </DomainObject.Predmet.ProtustrankaNazivFormated>
  <DomainObject.Predmet.ProtustrankaNazivFormatedOIB>
    <izvorni_sadrzaj>PISCINA d.o.o. PULA, OIB 82799664661</izvorni_sadrzaj>
    <derivirana_varijabla naziv="DomainObject.Predmet.ProtustrankaNazivFormatedOIB_1">PISCINA d.o.o. PULA, OIB 82799664661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28864.65</izvorni_sadrzaj>
    <derivirana_varijabla naziv="DomainObject.Predmet.TrenutnaVrijednost_1">28864.65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PISCINA d.o.o. PULA</item>
    </izvorni_sadrzaj>
    <derivirana_varijabla naziv="DomainObject.Predmet.ProtuStrankaListFormated_1">
      <item>PISCINA d.o.o. PULA</item>
    </derivirana_varijabla>
  </DomainObject.Predmet.ProtuStrankaListFormated>
  <DomainObject.Predmet.ProtuStrankaListFormatedOIB>
    <izvorni_sadrzaj>
      <item>PISCINA d.o.o. PULA, OIB 82799664661</item>
    </izvorni_sadrzaj>
    <derivirana_varijabla naziv="DomainObject.Predmet.ProtuStrankaListFormatedOIB_1">
      <item>PISCINA d.o.o. PULA, OIB 82799664661</item>
    </derivirana_varijabla>
  </DomainObject.Predmet.ProtuStrankaListFormatedOIB>
  <DomainObject.Predmet.ProtuStrankaListFormatedWithAdress>
    <izvorni_sadrzaj>
      <item>PISCINA d.o.o. PULA, Sv. Ivana 3, 52100 Pula</item>
    </izvorni_sadrzaj>
    <derivirana_varijabla naziv="DomainObject.Predmet.ProtuStrankaListFormatedWithAdress_1">
      <item>PISCINA d.o.o. PULA, Sv. Ivana 3, 52100 Pula</item>
    </derivirana_varijabla>
  </DomainObject.Predmet.ProtuStrankaListFormatedWithAdress>
  <DomainObject.Predmet.ProtuStrankaListFormatedWithAdressOIB>
    <izvorni_sadrzaj>
      <item>PISCINA d.o.o. PULA, OIB 82799664661, Sv. Ivana 3, 52100 Pula</item>
    </izvorni_sadrzaj>
    <derivirana_varijabla naziv="DomainObject.Predmet.ProtuStrankaListFormatedWithAdressOIB_1">
      <item>PISCINA d.o.o. PULA, OIB 82799664661, Sv. Ivana 3, 52100 Pula</item>
    </derivirana_varijabla>
  </DomainObject.Predmet.ProtuStrankaListFormatedWithAdressOIB>
  <DomainObject.Predmet.ProtuStrankaListNazivFormated>
    <izvorni_sadrzaj>
      <item>PISCINA d.o.o. PULA</item>
    </izvorni_sadrzaj>
    <derivirana_varijabla naziv="DomainObject.Predmet.ProtuStrankaListNazivFormated_1">
      <item>PISCINA d.o.o. PULA</item>
    </derivirana_varijabla>
  </DomainObject.Predmet.ProtuStrankaListNazivFormated>
  <DomainObject.Predmet.ProtuStrankaListNazivFormatedOIB>
    <izvorni_sadrzaj>
      <item>PISCINA d.o.o. PULA, OIB 82799664661</item>
    </izvorni_sadrzaj>
    <derivirana_varijabla naziv="DomainObject.Predmet.ProtuStrankaListNazivFormatedOIB_1">
      <item>PISCINA d.o.o. PULA, OIB 82799664661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PISCINA d.o.o. PULA</izvorni_sadrzaj>
    <derivirana_varijabla naziv="DomainObject.Predmet.ProtustrankaIDrugi_1">PISCINA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PISCINA d.o.o. PULA, OIB 82799664661, Sv. Ivana 3, 52100 Pula</izvorni_sadrzaj>
    <derivirana_varijabla naziv="DomainObject.Predmet.ProtustrankaIDrugiAdressOIB_1">PISCINA d.o.o. PULA, OIB 82799664661, Sv. Ivana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PISCINA d.o.o. PULA</item>
    </izvorni_sadrzaj>
    <derivirana_varijabla naziv="DomainObject.Predmet.SudioniciListNaziv_1">
      <item>FINANCIJSKA AGENCIJA, RC RIJEKA, PODRUŽNICA PULA, PULA</item>
      <item>PISCINA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PISCINA d.o.o. PULA, OIB 82799664661, Sv. Ivana 3,52100 Pula</item>
    </izvorni_sadrzaj>
    <derivirana_varijabla naziv="DomainObject.Predmet.SudioniciListAdressOIB_1">
      <item>FINANCIJSKA AGENCIJA, RC RIJEKA, PODRUŽNICA PULA, PULA, OIB 85821130368, Giardini 5,52100 Pula</item>
      <item>PISCINA d.o.o. PULA, OIB 82799664661, Sv. Ivana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82799664661</item>
    </izvorni_sadrzaj>
    <derivirana_varijabla naziv="DomainObject.Predmet.SudioniciListNazivOIB_1">
      <item>, OIB 85821130368</item>
      <item>, OIB 82799664661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3370</properties:Characters>
  <properties:Lines>94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2016-09-02T08:17:00Z</dcterms:created>
  <dc:creator>Jasmina Matika</dc:creator>
  <cp:lastModifiedBy>Jasmina Matika</cp:lastModifiedBy>
  <dcterms:modified xmlns:xsi="http://www.w3.org/2001/XMLSchema-instance" xsi:type="dcterms:W3CDTF">2016-09-05T07:54:00Z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