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424c" w14:paraId="133424c" w:rsidRDefault="0061591C" w:rsidP="0061591C" w:rsidR="006159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91C" w:rsidP="0061591C" w:rsidR="006159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591C" w:rsidP="0061591C" w:rsidR="006159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591C" w:rsidP="0061591C" w:rsidR="006159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591C" w:rsidP="0061591C" w:rsidR="006159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591C" w:rsidP="0061591C" w:rsidR="006159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591C" w:rsidP="0061591C" w:rsidR="0061591C" w:rsidRPr="005D578C">
      <w:pPr>
        <w:jc w:val="center"/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I. S. GRADNJA j. d. o. o. Loborika, Radeki polje 51, OIB </w:t>
      </w:r>
      <w:r w:rsidRPr="0061591C">
        <w:rPr>
          <w:rFonts w:cs="Times New Roman" w:eastAsia="Times New Roman"/>
        </w:rPr>
        <w:t>93333301074</w:t>
      </w:r>
      <w:r>
        <w:rPr>
          <w:rFonts w:cs="Times New Roman" w:eastAsia="Times New Roman"/>
        </w:rPr>
        <w:t xml:space="preserve">, MBS </w:t>
      </w:r>
      <w:r w:rsidRPr="0061591C">
        <w:rPr>
          <w:rFonts w:cs="Times New Roman" w:eastAsia="Times New Roman"/>
        </w:rPr>
        <w:t>130054150</w:t>
      </w:r>
      <w:r>
        <w:rPr>
          <w:rFonts w:cs="Times New Roman" w:eastAsia="Times New Roman"/>
          <w:szCs w:val="24"/>
        </w:rPr>
        <w:t>, 19. lipnja 2017.</w:t>
      </w: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I. S. GRADNJA j. d. o. o. Loborika, Radeki polje 51, OIB </w:t>
      </w:r>
      <w:r w:rsidRPr="0061591C">
        <w:rPr>
          <w:rFonts w:cs="Times New Roman" w:eastAsia="Times New Roman"/>
        </w:rPr>
        <w:t>93333301074</w:t>
      </w:r>
      <w:r>
        <w:rPr>
          <w:rFonts w:cs="Times New Roman" w:eastAsia="Times New Roman"/>
        </w:rPr>
        <w:t xml:space="preserve">, MBS </w:t>
      </w:r>
      <w:r w:rsidRPr="0061591C">
        <w:rPr>
          <w:rFonts w:cs="Times New Roman" w:eastAsia="Times New Roman"/>
        </w:rPr>
        <w:t>130054150</w:t>
      </w:r>
      <w:r>
        <w:rPr>
          <w:rFonts w:cs="Times New Roman" w:eastAsia="Times New Roman"/>
          <w:szCs w:val="24"/>
        </w:rPr>
        <w:t>.</w:t>
      </w: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61591C" w:rsidP="0061591C" w:rsidR="0061591C">
      <w:pPr>
        <w:rPr>
          <w:rFonts w:cs="Times New Roman" w:eastAsia="Times New Roman"/>
          <w:szCs w:val="20"/>
        </w:rPr>
      </w:pPr>
    </w:p>
    <w:p w:rsidRDefault="0061591C" w:rsidP="0061591C" w:rsidR="006159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I. S. GRADNJA j. d. o. o. Loborika, Radeki polje 51, OIB </w:t>
      </w:r>
      <w:r w:rsidRPr="0061591C">
        <w:rPr>
          <w:rFonts w:cs="Times New Roman" w:eastAsia="Times New Roman"/>
        </w:rPr>
        <w:t>93333301074</w:t>
      </w:r>
      <w:r>
        <w:rPr>
          <w:rFonts w:cs="Times New Roman" w:eastAsia="Times New Roman"/>
        </w:rPr>
        <w:t xml:space="preserve">, MBS </w:t>
      </w:r>
      <w:r w:rsidRPr="0061591C">
        <w:rPr>
          <w:rFonts w:cs="Times New Roman" w:eastAsia="Times New Roman"/>
        </w:rPr>
        <w:t>130054150</w:t>
      </w:r>
      <w:r>
        <w:rPr>
          <w:rFonts w:cs="Times New Roman" w:eastAsia="Times New Roman"/>
          <w:szCs w:val="24"/>
        </w:rPr>
        <w:t>.</w:t>
      </w:r>
    </w:p>
    <w:p w:rsidRDefault="0061591C" w:rsidP="0061591C" w:rsidR="0061591C">
      <w:pPr>
        <w:ind w:firstLine="709"/>
        <w:rPr>
          <w:rFonts w:cs="Times New Roman" w:eastAsia="Times New Roman"/>
          <w:szCs w:val="24"/>
        </w:rPr>
      </w:pPr>
    </w:p>
    <w:p w:rsidRDefault="0061591C" w:rsidP="0061591C" w:rsidR="006159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I. S. GRADNJA j. d. o. o. Loborika, Radeki polje 51, OIB </w:t>
      </w:r>
      <w:r w:rsidRPr="0061591C">
        <w:rPr>
          <w:rFonts w:cs="Times New Roman" w:eastAsia="Times New Roman"/>
        </w:rPr>
        <w:t>93333301074</w:t>
      </w:r>
      <w:r>
        <w:rPr>
          <w:rFonts w:cs="Times New Roman" w:eastAsia="Times New Roman"/>
        </w:rPr>
        <w:t xml:space="preserve">, MBS </w:t>
      </w:r>
      <w:r w:rsidRPr="0061591C">
        <w:rPr>
          <w:rFonts w:cs="Times New Roman" w:eastAsia="Times New Roman"/>
        </w:rPr>
        <w:t>130054150</w:t>
      </w:r>
      <w:r>
        <w:rPr>
          <w:rFonts w:cs="Times New Roman" w:eastAsia="Times New Roman"/>
          <w:szCs w:val="24"/>
        </w:rPr>
        <w:t>.</w:t>
      </w:r>
    </w:p>
    <w:p w:rsidRDefault="0061591C" w:rsidP="0061591C" w:rsidR="0061591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591C" w:rsidP="0061591C" w:rsidR="0061591C">
      <w:pPr>
        <w:ind w:firstLine="708"/>
        <w:rPr>
          <w:rFonts w:cs="Times New Roman" w:eastAsia="Times New Roman"/>
          <w:szCs w:val="24"/>
        </w:rPr>
      </w:pPr>
    </w:p>
    <w:p w:rsidRDefault="0061591C" w:rsidP="0061591C" w:rsidR="006159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I. S. GRADNJA j. d. o. o. Loborika</w:t>
      </w:r>
      <w:r>
        <w:rPr>
          <w:rFonts w:cs="Times New Roman" w:eastAsia="Times New Roman"/>
          <w:szCs w:val="24"/>
        </w:rPr>
        <w:t>.</w:t>
      </w:r>
    </w:p>
    <w:p w:rsidRDefault="0061591C" w:rsidP="0061591C" w:rsidR="0061591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12. travnja 2017. imao neizvršene osnove za plaćanje u neprekinutom razdoblju od 120 dana u ukupnom iznosu 25.205,13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St-230/2017-3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1591C" w:rsidP="0061591C" w:rsidR="006159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1591C" w:rsidP="0061591C" w:rsidR="006159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591C" w:rsidP="0061591C" w:rsidR="0061591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1591C" w:rsidP="0061591C" w:rsidR="006159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61591C" w:rsidP="0061591C" w:rsidR="0061591C">
      <w:pPr>
        <w:jc w:val="left"/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left"/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591C" w:rsidP="0061591C" w:rsidR="0061591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1591C" w:rsidP="0061591C" w:rsidR="006159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1591C" w:rsidP="0061591C" w:rsidR="0061591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rPr>
          <w:rFonts w:cs="Times New Roman" w:eastAsia="Times New Roman"/>
          <w:szCs w:val="24"/>
        </w:rPr>
      </w:pPr>
    </w:p>
    <w:p w:rsidRDefault="0061591C" w:rsidP="0061591C" w:rsidR="006159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591C" w:rsidP="0061591C" w:rsidR="006159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1591C" w:rsidP="0061591C" w:rsidR="006159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I. S. GRADNJA j. d. o. o. Loborika, Radeki polje 51, </w:t>
      </w:r>
    </w:p>
    <w:p w:rsidRDefault="0061591C" w:rsidP="0061591C" w:rsidR="006159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1591C" w:rsidP="0061591C" w:rsidR="006159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1591C" w:rsidP="0061591C" w:rsidR="0061591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61591C" w:rsidP="0061591C" w:rsidR="0061591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1591C" w:rsidP="0061591C" w:rsidR="006159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1591C" w:rsidP="0061591C" w:rsidR="006159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1591C" w:rsidP="0061591C" w:rsidR="0061591C"/>
    <w:p w:rsidRDefault="0061591C" w:rsidP="0061591C" w:rsidR="0061591C"/>
    <w:p w:rsidRDefault="0061591C" w:rsidP="0061591C" w:rsidR="0061591C"/>
    <w:p w:rsidRDefault="0061591C" w:rsidP="0061591C" w:rsidR="0061591C"/>
    <w:p w:rsidRDefault="0061591C" w:rsidP="0061591C" w:rsidR="0061591C"/>
    <w:p w:rsidRDefault="00997554" w:rsidR="00997554"/>
    <w:sectPr w:rsidSect="00F13C01" w:rsidR="0099755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91C" w:rsidP="0061591C" w:rsidR="0061591C">
      <w:r>
        <w:separator/>
      </w:r>
    </w:p>
  </w:endnote>
  <w:endnote w:id="0" w:type="continuationSeparator">
    <w:p w:rsidRDefault="0061591C" w:rsidP="0061591C" w:rsidR="00615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91C" w:rsidP="0061591C" w:rsidR="0061591C">
      <w:r>
        <w:separator/>
      </w:r>
    </w:p>
  </w:footnote>
  <w:footnote w:id="0" w:type="continuationSeparator">
    <w:p w:rsidRDefault="0061591C" w:rsidP="0061591C" w:rsidR="00615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91C" w:rsidP="00F13C01" w:rsidR="00F13C0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116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St-230/2017-4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91C" w:rsidP="00F13C01" w:rsidR="00F13C01" w:rsidRPr="00970AE0">
    <w:pPr>
      <w:pStyle w:val="Zaglavlje"/>
      <w:jc w:val="right"/>
    </w:pPr>
    <w:r>
      <w:rPr>
        <w:szCs w:val="24"/>
      </w:rPr>
      <w:t>8 St-230/2017-4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D85"/>
    <w:rsid w:val="0061591C"/>
    <w:rsid w:val="008C116D"/>
    <w:rsid w:val="00997554"/>
    <w:rsid w:val="00AE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59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59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59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9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59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59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591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16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116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11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11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59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59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59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9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59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59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591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16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116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11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11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I.S. GRADNJA j.d.o.o. LOBORIKA</izvorni_sadrzaj>
    <derivirana_varijabla naziv="DomainObject.Predmet.ProtustrankaFormated_1">  I.S. GRADNJA j.d.o.o. LOBORIKA</derivirana_varijabla>
  </DomainObject.Predmet.ProtustrankaFormated>
  <DomainObject.Predmet.ProtustrankaFormatedOIB>
    <izvorni_sadrzaj>  I.S. GRADNJA j.d.o.o. LOBORIKA, OIB 93333301074</izvorni_sadrzaj>
    <derivirana_varijabla naziv="DomainObject.Predmet.ProtustrankaFormatedOIB_1">  I.S. GRADNJA j.d.o.o. LOBORIKA, OIB 93333301074</derivirana_varijabla>
  </DomainObject.Predmet.ProtustrankaFormatedOIB>
  <DomainObject.Predmet.ProtustrankaFormatedWithAdress>
    <izvorni_sadrzaj> I.S. GRADNJA j.d.o.o. LOBORIKA, Radeki polje 51, 52207 Loborika</izvorni_sadrzaj>
    <derivirana_varijabla naziv="DomainObject.Predmet.ProtustrankaFormatedWithAdress_1"> I.S. GRADNJA j.d.o.o. LOBORIKA, Radeki polje 51, 52207 Loborika</derivirana_varijabla>
  </DomainObject.Predmet.ProtustrankaFormatedWithAdress>
  <DomainObject.Predmet.ProtustrankaFormatedWithAdressOIB>
    <izvorni_sadrzaj> I.S. GRADNJA j.d.o.o. LOBORIKA, OIB 93333301074, Radeki polje 51, 52207 Loborika</izvorni_sadrzaj>
    <derivirana_varijabla naziv="DomainObject.Predmet.ProtustrankaFormatedWithAdressOIB_1"> I.S. GRADNJA j.d.o.o. LOBORIKA, OIB 93333301074, Radeki polje 51, 52207 Loborika</derivirana_varijabla>
  </DomainObject.Predmet.ProtustrankaFormatedWithAdressOIB>
  <DomainObject.Predmet.ProtustrankaWithAdress>
    <izvorni_sadrzaj>I.S. GRADNJA j.d.o.o. LOBORIKA Radeki polje 51, 52207 Loborika</izvorni_sadrzaj>
    <derivirana_varijabla naziv="DomainObject.Predmet.ProtustrankaWithAdress_1">I.S. GRADNJA j.d.o.o. LOBORIKA Radeki polje 51, 52207 Loborika</derivirana_varijabla>
  </DomainObject.Predmet.ProtustrankaWithAdress>
  <DomainObject.Predmet.ProtustrankaWithAdressOIB>
    <izvorni_sadrzaj>I.S. GRADNJA j.d.o.o. LOBORIKA, OIB 93333301074, Radeki polje 51, 52207 Loborika</izvorni_sadrzaj>
    <derivirana_varijabla naziv="DomainObject.Predmet.ProtustrankaWithAdressOIB_1">I.S. GRADNJA j.d.o.o. LOBORIKA, OIB 93333301074, Radeki polje 51, 52207 Loborika</derivirana_varijabla>
  </DomainObject.Predmet.ProtustrankaWithAdressOIB>
  <DomainObject.Predmet.ProtustrankaNazivFormated>
    <izvorni_sadrzaj>I.S. GRADNJA j.d.o.o. LOBORIKA</izvorni_sadrzaj>
    <derivirana_varijabla naziv="DomainObject.Predmet.ProtustrankaNazivFormated_1">I.S. GRADNJA j.d.o.o. LOBORIKA</derivirana_varijabla>
  </DomainObject.Predmet.ProtustrankaNazivFormated>
  <DomainObject.Predmet.ProtustrankaNazivFormatedOIB>
    <izvorni_sadrzaj>I.S. GRADNJA j.d.o.o. LOBORIKA, OIB 93333301074</izvorni_sadrzaj>
    <derivirana_varijabla naziv="DomainObject.Predmet.ProtustrankaNazivFormatedOIB_1">I.S. GRADNJA j.d.o.o. LOBORIKA, OIB 93333301074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25205.13</izvorni_sadrzaj>
    <derivirana_varijabla naziv="DomainObject.Predmet.TrenutnaVrijednost_1">25205.13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I.S. GRADNJA j.d.o.o. LOBORIKA</item>
    </izvorni_sadrzaj>
    <derivirana_varijabla naziv="DomainObject.Predmet.ProtuStrankaListFormated_1">
      <item>I.S. GRADNJA j.d.o.o. LOBORIKA</item>
    </derivirana_varijabla>
  </DomainObject.Predmet.ProtuStrankaListFormated>
  <DomainObject.Predmet.ProtuStrankaListFormatedOIB>
    <izvorni_sadrzaj>
      <item>I.S. GRADNJA j.d.o.o. LOBORIKA, OIB 93333301074</item>
    </izvorni_sadrzaj>
    <derivirana_varijabla naziv="DomainObject.Predmet.ProtuStrankaListFormatedOIB_1">
      <item>I.S. GRADNJA j.d.o.o. LOBORIKA, OIB 93333301074</item>
    </derivirana_varijabla>
  </DomainObject.Predmet.ProtuStrankaListFormatedOIB>
  <DomainObject.Predmet.ProtuStrankaListFormatedWithAdress>
    <izvorni_sadrzaj>
      <item>I.S. GRADNJA j.d.o.o. LOBORIKA, Radeki polje 51, 52207 Loborika</item>
    </izvorni_sadrzaj>
    <derivirana_varijabla naziv="DomainObject.Predmet.ProtuStrankaListFormatedWithAdress_1">
      <item>I.S. GRADNJA j.d.o.o. LOBORIKA, Radeki polje 51, 52207 Loborika</item>
    </derivirana_varijabla>
  </DomainObject.Predmet.ProtuStrankaListFormatedWithAdress>
  <DomainObject.Predmet.ProtuStrankaListFormatedWithAdressOIB>
    <izvorni_sadrzaj>
      <item>I.S. GRADNJA j.d.o.o. LOBORIKA, OIB 93333301074, Radeki polje 51, 52207 Loborika</item>
    </izvorni_sadrzaj>
    <derivirana_varijabla naziv="DomainObject.Predmet.ProtuStrankaListFormatedWithAdressOIB_1">
      <item>I.S. GRADNJA j.d.o.o. LOBORIKA, OIB 93333301074, Radeki polje 51, 52207 Loborika</item>
    </derivirana_varijabla>
  </DomainObject.Predmet.ProtuStrankaListFormatedWithAdressOIB>
  <DomainObject.Predmet.ProtuStrankaListNazivFormated>
    <izvorni_sadrzaj>
      <item>I.S. GRADNJA j.d.o.o. LOBORIKA</item>
    </izvorni_sadrzaj>
    <derivirana_varijabla naziv="DomainObject.Predmet.ProtuStrankaListNazivFormated_1">
      <item>I.S. GRADNJA j.d.o.o. LOBORIKA</item>
    </derivirana_varijabla>
  </DomainObject.Predmet.ProtuStrankaListNazivFormated>
  <DomainObject.Predmet.ProtuStrankaListNazivFormatedOIB>
    <izvorni_sadrzaj>
      <item>I.S. GRADNJA j.d.o.o. LOBORIKA, OIB 93333301074</item>
    </izvorni_sadrzaj>
    <derivirana_varijabla naziv="DomainObject.Predmet.ProtuStrankaListNazivFormatedOIB_1">
      <item>I.S. GRADNJA j.d.o.o. LOBORIKA, OIB 93333301074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I.S. GRADNJA j.d.o.o. LOBORIKA</izvorni_sadrzaj>
    <derivirana_varijabla naziv="DomainObject.Predmet.ProtustrankaIDrugi_1">I.S. GRADNJA j.d.o.o. LOBORIKA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I.S. GRADNJA j.d.o.o. LOBORIKA, OIB 93333301074, Radeki polje 51, 52207 Loborika</izvorni_sadrzaj>
    <derivirana_varijabla naziv="DomainObject.Predmet.ProtustrankaIDrugiAdressOIB_1">I.S. GRADNJA j.d.o.o. LOBORIKA, OIB 93333301074, Radeki polje 51,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I.S. GRADNJA j.d.o.o. LOBORIKA</item>
    </izvorni_sadrzaj>
    <derivirana_varijabla naziv="DomainObject.Predmet.SudioniciListNaziv_1">
      <item>FINANCIJSKA AGENCIJA, RC RIJEKA, PODRUŽNICA PULA, PULA</item>
      <item>I.S. GRADNJA j.d.o.o. LOBORIKA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I.S. GRADNJA j.d.o.o. LOBORIKA, OIB 93333301074, Radeki polje 51,52207 Loborika</item>
    </izvorni_sadrzaj>
    <derivirana_varijabla naziv="DomainObject.Predmet.SudioniciListAdressOIB_1">
      <item>FINANCIJSKA AGENCIJA, RC RIJEKA, PODRUŽNICA PULA, PULA, OIB 85821130368, Giardini 5,52100 Pula</item>
      <item>I.S. GRADNJA j.d.o.o. LOBORIKA, OIB 93333301074, Radeki polje 51,52207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93333301074</item>
    </izvorni_sadrzaj>
    <derivirana_varijabla naziv="DomainObject.Predmet.SudioniciListNazivOIB_1">
      <item>, OIB 85821130368</item>
      <item>, OIB 93333301074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3647</properties:Characters>
  <properties:Lines>90</properties:Lines>
  <properties:Paragraphs>31</properties:Paragraphs>
  <properties:TotalTime>0</properties:TotalTime>
  <properties:ScaleCrop>false</properties:ScaleCrop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2017-06-16T12:04:00Z</dcterms:created>
  <dc:creator>Morena Brajuha</dc:creator>
  <dc:description/>
  <cp:keywords/>
  <cp:lastModifiedBy>Hani Udovičić</cp:lastModifiedBy>
  <cp:lastPrinted>2017-06-19T11:28:00Z</cp:lastPrinted>
  <dcterms:modified xmlns:xsi="http://www.w3.org/2001/XMLSchema-instance" xsi:type="dcterms:W3CDTF">2017-06-19T11:28:00Z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