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7bd4a" w14:paraId="0d7bd4a" w:rsidRDefault="006953FE" w:rsidP="006953FE" w:rsidR="006953FE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53FE" w:rsidP="006953FE" w:rsidR="006953FE">
      <w:pPr>
        <w:pStyle w:val="Naslov1"/>
        <w:spacing w:before="100"/>
        <w:jc w:val="both"/>
        <w:rPr>
          <w:b w:val="false"/>
        </w:rPr>
      </w:pPr>
      <w:r>
        <w:rPr>
          <w:b w:val="false"/>
        </w:rPr>
        <w:t>REPUBLIKA HRVATSKA</w:t>
      </w:r>
    </w:p>
    <w:p w:rsidRDefault="006953FE" w:rsidP="006953FE" w:rsidR="006953FE">
      <w:pPr>
        <w:jc w:val="both"/>
      </w:pPr>
      <w:r>
        <w:t xml:space="preserve">TRGOVAČKI SUD U SPLITU             </w:t>
      </w:r>
      <w:r>
        <w:tab/>
      </w:r>
      <w:r>
        <w:tab/>
      </w:r>
      <w:r>
        <w:tab/>
        <w:t xml:space="preserve">      </w:t>
      </w:r>
    </w:p>
    <w:p w:rsidRDefault="006953FE" w:rsidP="006953FE" w:rsidR="006953FE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</w:p>
    <w:p w:rsidRDefault="006953FE" w:rsidP="006953FE" w:rsidR="006953FE">
      <w:pPr>
        <w:pStyle w:val="Naslov1"/>
        <w:spacing w:after="200" w:before="180"/>
        <w:rPr>
          <w:b w:val="false"/>
        </w:rPr>
      </w:pPr>
      <w:r>
        <w:rPr>
          <w:b w:val="false"/>
        </w:rPr>
        <w:t>R E P U B L I K A   H R V A T S K 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>Trgovački sud u Splitu, po sutkinji Ani Golub Gruić, povodom prijedloga Financijske Agencije, Regionalni centar Split, OIB: 85821130368, za otvaranje stečajnog postupka nad dužnikom</w:t>
      </w:r>
      <w:r>
        <w:t xml:space="preserve"> </w:t>
      </w:r>
      <w:r w:rsidR="00CD30E4">
        <w:rPr>
          <w:szCs w:val="24"/>
        </w:rPr>
        <w:t xml:space="preserve">LAŽINA d.o.o., OIB: 85833570339, Split, </w:t>
      </w:r>
      <w:proofErr w:type="spellStart"/>
      <w:r w:rsidR="00CD30E4">
        <w:rPr>
          <w:szCs w:val="24"/>
        </w:rPr>
        <w:t>Uvala</w:t>
      </w:r>
      <w:proofErr w:type="spellEnd"/>
      <w:r w:rsidR="00CD30E4">
        <w:rPr>
          <w:szCs w:val="24"/>
        </w:rPr>
        <w:t xml:space="preserve"> </w:t>
      </w:r>
      <w:proofErr w:type="spellStart"/>
      <w:r w:rsidR="00CD30E4">
        <w:rPr>
          <w:szCs w:val="24"/>
        </w:rPr>
        <w:t>Firule</w:t>
      </w:r>
      <w:proofErr w:type="spellEnd"/>
      <w:r w:rsidR="00CD30E4">
        <w:rPr>
          <w:szCs w:val="24"/>
        </w:rPr>
        <w:t xml:space="preserve"> 20</w:t>
      </w:r>
      <w:r>
        <w:rPr>
          <w:lang w:val="hr-HR"/>
        </w:rPr>
        <w:t xml:space="preserve">, </w:t>
      </w:r>
      <w:proofErr w:type="gramStart"/>
      <w:r>
        <w:rPr>
          <w:szCs w:val="24"/>
          <w:lang w:val="hr-HR"/>
        </w:rPr>
        <w:t>dana</w:t>
      </w:r>
      <w:proofErr w:type="gramEnd"/>
      <w:r>
        <w:rPr>
          <w:szCs w:val="24"/>
          <w:lang w:val="hr-HR"/>
        </w:rPr>
        <w:t xml:space="preserve"> </w:t>
      </w:r>
      <w:r w:rsidR="002E01E4">
        <w:rPr>
          <w:szCs w:val="24"/>
          <w:lang w:val="hr-HR"/>
        </w:rPr>
        <w:t>20</w:t>
      </w:r>
      <w:r>
        <w:rPr>
          <w:szCs w:val="24"/>
          <w:lang w:val="hr-HR"/>
        </w:rPr>
        <w:t xml:space="preserve">. listopada 2017. godine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očitovanja o prijedlogu za otvaranje stečajnog postupka nad dužnikom određuje se za dan </w:t>
      </w:r>
      <w:r w:rsidR="002E01E4">
        <w:rPr>
          <w:rFonts w:cs="Times New Roman" w:eastAsia="Times New Roman"/>
          <w:szCs w:val="24"/>
          <w:lang w:eastAsia="hr-HR"/>
        </w:rPr>
        <w:t>21</w:t>
      </w:r>
      <w:r>
        <w:rPr>
          <w:rFonts w:cs="Times New Roman" w:eastAsia="Times New Roman"/>
          <w:szCs w:val="24"/>
          <w:lang w:eastAsia="hr-HR"/>
        </w:rPr>
        <w:t>. studenog</w:t>
      </w:r>
      <w:r>
        <w:t xml:space="preserve"> 2017. godine u </w:t>
      </w:r>
      <w:r w:rsidR="002E01E4">
        <w:t>09</w:t>
      </w:r>
      <w:r w:rsidR="009177E4">
        <w:t>:</w:t>
      </w:r>
      <w:r w:rsidR="00CD30E4">
        <w:t>30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sudnica br. 111/I 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953FE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dužnik </w:t>
      </w:r>
    </w:p>
    <w:p w:rsidRDefault="006953FE" w:rsidP="00782A0C" w:rsidR="00782A0C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zakonski zastupnik dužnika </w:t>
      </w:r>
      <w:r w:rsidR="00CD30E4">
        <w:rPr>
          <w:rFonts w:cs="Times New Roman" w:eastAsia="Times New Roman"/>
          <w:szCs w:val="24"/>
          <w:lang w:eastAsia="hr-HR"/>
        </w:rPr>
        <w:t xml:space="preserve">Ante Čulić iz </w:t>
      </w:r>
      <w:proofErr w:type="spellStart"/>
      <w:r w:rsidR="00CD30E4">
        <w:rPr>
          <w:rFonts w:cs="Times New Roman" w:eastAsia="Times New Roman"/>
          <w:szCs w:val="24"/>
          <w:lang w:eastAsia="hr-HR"/>
        </w:rPr>
        <w:t>Brštanova</w:t>
      </w:r>
      <w:proofErr w:type="spellEnd"/>
      <w:r w:rsidR="00CD30E4">
        <w:rPr>
          <w:rFonts w:cs="Times New Roman" w:eastAsia="Times New Roman"/>
          <w:szCs w:val="24"/>
          <w:lang w:eastAsia="hr-HR"/>
        </w:rPr>
        <w:t>, Hrvatskih velikana 60</w:t>
      </w:r>
    </w:p>
    <w:p w:rsidRDefault="006953FE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Financijska agencija, Regionalni centar Split. 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 xml:space="preserve">U Splitu, </w:t>
      </w:r>
      <w:r w:rsidR="002E01E4">
        <w:rPr>
          <w:szCs w:val="24"/>
        </w:rPr>
        <w:t>20</w:t>
      </w:r>
      <w:r>
        <w:rPr>
          <w:szCs w:val="24"/>
        </w:rPr>
        <w:t xml:space="preserve">. listopada 2017. godine </w:t>
      </w:r>
    </w:p>
    <w:p w:rsidRDefault="006953FE" w:rsidP="006953FE" w:rsidR="006953FE">
      <w:pPr>
        <w:spacing w:before="100"/>
        <w:ind w:left="6373"/>
        <w:jc w:val="center"/>
      </w:pPr>
      <w:r>
        <w:t>SUTKINJA</w:t>
      </w:r>
    </w:p>
    <w:p w:rsidRDefault="006953FE" w:rsidP="006953FE" w:rsidR="006953FE">
      <w:pPr>
        <w:ind w:left="6372"/>
        <w:jc w:val="center"/>
      </w:pPr>
      <w:r>
        <w:t>ANA GOLUB GRUIĆ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6953FE" w:rsidP="006953FE" w:rsidR="006953FE">
      <w:pPr>
        <w:jc w:val="both"/>
      </w:pPr>
      <w:r>
        <w:t>POUKA O PRAVNOM LIJEKU: Protiv ovog zaključka žalba nije dopuštena.</w:t>
      </w:r>
    </w:p>
    <w:p w:rsidRDefault="006953FE" w:rsidP="006953FE" w:rsidR="006953FE"/>
    <w:p w:rsidRDefault="006953FE" w:rsidP="006953FE" w:rsidR="006953FE">
      <w:r>
        <w:t>DNA:</w:t>
      </w:r>
    </w:p>
    <w:p w:rsidRDefault="006953FE" w:rsidP="006953FE" w:rsidR="006953FE">
      <w:r>
        <w:t>- predlagatelju - FINA, RC Split</w:t>
      </w:r>
    </w:p>
    <w:p w:rsidRDefault="006953FE" w:rsidP="006953FE" w:rsidR="006953FE">
      <w:r>
        <w:t xml:space="preserve">- dužniku </w:t>
      </w:r>
    </w:p>
    <w:p w:rsidRDefault="006953FE" w:rsidP="006953FE" w:rsidR="006953FE">
      <w:r>
        <w:t xml:space="preserve">- zakonskom zastupniku dužnika </w:t>
      </w:r>
    </w:p>
    <w:p w:rsidRDefault="006953FE" w:rsidP="006953FE" w:rsidR="006953FE">
      <w:r>
        <w:t xml:space="preserve">- mrežna stranica e-Oglasna ploča sudova </w:t>
      </w:r>
    </w:p>
    <w:p w:rsidRDefault="006953FE" w:rsidP="006953FE" w:rsidR="006953FE">
      <w:r>
        <w:t>- u spis</w:t>
      </w:r>
    </w:p>
    <w:p w:rsidRDefault="006953FE" w:rsidP="006953FE" w:rsidR="006953FE"/>
    <w:p w:rsidRDefault="00853B3E" w:rsidR="00853B3E"/>
    <w:sectPr w:rsidR="00853B3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92D" w:rsidP="00EA6C8A" w:rsidR="00EE792D">
      <w:r>
        <w:separator/>
      </w:r>
    </w:p>
  </w:endnote>
  <w:endnote w:id="0" w:type="continuationSeparator">
    <w:p w:rsidRDefault="00EE792D" w:rsidP="00EA6C8A" w:rsidR="00EE79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92D" w:rsidP="00EA6C8A" w:rsidR="00EE792D">
      <w:r>
        <w:separator/>
      </w:r>
    </w:p>
  </w:footnote>
  <w:footnote w:id="0" w:type="continuationSeparator">
    <w:p w:rsidRDefault="00EE792D" w:rsidP="00EA6C8A" w:rsidR="00EE79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6C8A" w:rsidP="00EA6C8A" w:rsidR="00EA6C8A">
    <w:pPr>
      <w:pStyle w:val="Zaglavlje"/>
      <w:jc w:val="right"/>
    </w:pPr>
    <w:r>
      <w:t>11. St-</w:t>
    </w:r>
    <w:r w:rsidR="00CD30E4">
      <w:t>2032</w:t>
    </w:r>
    <w:r>
      <w:t>/2016</w:t>
    </w:r>
  </w:p>
  <w:p w:rsidRDefault="00EA6C8A" w:rsidR="00EA6C8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443AB"/>
    <w:rsid w:val="00066650"/>
    <w:rsid w:val="00085E7C"/>
    <w:rsid w:val="000B4D96"/>
    <w:rsid w:val="000D5416"/>
    <w:rsid w:val="000E6D83"/>
    <w:rsid w:val="001422DE"/>
    <w:rsid w:val="00195453"/>
    <w:rsid w:val="001D49C4"/>
    <w:rsid w:val="00243961"/>
    <w:rsid w:val="002547CA"/>
    <w:rsid w:val="002E01E4"/>
    <w:rsid w:val="003744DB"/>
    <w:rsid w:val="003C2F22"/>
    <w:rsid w:val="00405739"/>
    <w:rsid w:val="004124CB"/>
    <w:rsid w:val="00417EA6"/>
    <w:rsid w:val="00463D65"/>
    <w:rsid w:val="0049701A"/>
    <w:rsid w:val="004F52D6"/>
    <w:rsid w:val="00610C20"/>
    <w:rsid w:val="00686823"/>
    <w:rsid w:val="00693DC5"/>
    <w:rsid w:val="006953FE"/>
    <w:rsid w:val="006E5840"/>
    <w:rsid w:val="0071519E"/>
    <w:rsid w:val="007673CD"/>
    <w:rsid w:val="007737FF"/>
    <w:rsid w:val="00782A0C"/>
    <w:rsid w:val="007F1594"/>
    <w:rsid w:val="007F4A85"/>
    <w:rsid w:val="007F7A84"/>
    <w:rsid w:val="00814EDB"/>
    <w:rsid w:val="00815142"/>
    <w:rsid w:val="00853B3E"/>
    <w:rsid w:val="008F0F45"/>
    <w:rsid w:val="009177E4"/>
    <w:rsid w:val="0095402B"/>
    <w:rsid w:val="00981D37"/>
    <w:rsid w:val="00A51DE9"/>
    <w:rsid w:val="00AC0141"/>
    <w:rsid w:val="00AF6A13"/>
    <w:rsid w:val="00B7506F"/>
    <w:rsid w:val="00C40974"/>
    <w:rsid w:val="00C61268"/>
    <w:rsid w:val="00CA0916"/>
    <w:rsid w:val="00CD30E4"/>
    <w:rsid w:val="00CE0F85"/>
    <w:rsid w:val="00D52930"/>
    <w:rsid w:val="00D8632A"/>
    <w:rsid w:val="00DD0D50"/>
    <w:rsid w:val="00E55744"/>
    <w:rsid w:val="00E7764C"/>
    <w:rsid w:val="00EA6C8A"/>
    <w:rsid w:val="00EB6A52"/>
    <w:rsid w:val="00EE792D"/>
    <w:rsid w:val="00F05D2C"/>
    <w:rsid w:val="00F2599E"/>
    <w:rsid w:val="00F6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Bezproreda" w:type="paragraph">
    <w:name w:val="No Spacing"/>
    <w:uiPriority w:val="1"/>
    <w:qFormat/>
    <w:rsid w:val="002E01E4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693D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DC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DC5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DC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DC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Bezproreda" w:type="paragraph">
    <w:name w:val="No Spacing"/>
    <w:uiPriority w:val="1"/>
    <w:qFormat/>
    <w:rsid w:val="002E01E4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693D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DC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DC5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DC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DC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7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5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2032</izvorni_sadrzaj>
    <derivirana_varijabla naziv="DomainObject.Predmet.Broj_1">2032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St-2032/2016</izvorni_sadrzaj>
    <derivirana_varijabla naziv="DomainObject.Predmet.OznakaBroj_1">St-2032/2016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LAŽINA za trgovinu i usluge, društvo s ograničenom odgovornošću</izvorni_sadrzaj>
    <derivirana_varijabla naziv="DomainObject.Predmet.ProtustrankaFormated_1">  LAŽINA za trgovinu i usluge, društvo s ograničenom odgovornošću</derivirana_varijabla>
  </DomainObject.Predmet.ProtustrankaFormated>
  <DomainObject.Predmet.ProtustrankaFormatedOIB>
    <izvorni_sadrzaj>  LAŽINA za trgovinu i usluge, društvo s ograničenom odgovornošću, OIB 85833570339</izvorni_sadrzaj>
    <derivirana_varijabla naziv="DomainObject.Predmet.ProtustrankaFormatedOIB_1">  LAŽINA za trgovinu i usluge, društvo s ograničenom odgovornošću, OIB 85833570339</derivirana_varijabla>
  </DomainObject.Predmet.ProtustrankaFormatedOIB>
  <DomainObject.Predmet.ProtustrankaFormatedWithAdress>
    <izvorni_sadrzaj> LAŽINA za trgovinu i usluge, društvo s ograničenom odgovornošću, Uvala Firule 20, 21000 Split</izvorni_sadrzaj>
    <derivirana_varijabla naziv="DomainObject.Predmet.ProtustrankaFormatedWithAdress_1"> LAŽINA za trgovinu i usluge, društvo s ograničenom odgovornošću, Uvala Firule 20, 21000 Split</derivirana_varijabla>
  </DomainObject.Predmet.ProtustrankaFormatedWithAdress>
  <DomainObject.Predmet.ProtustrankaFormatedWithAdressOIB>
    <izvorni_sadrzaj> LAŽINA za trgovinu i usluge, društvo s ograničenom odgovornošću, OIB 85833570339, Uvala Firule 20, 21000 Split</izvorni_sadrzaj>
    <derivirana_varijabla naziv="DomainObject.Predmet.ProtustrankaFormatedWithAdressOIB_1"> LAŽINA za trgovinu i usluge, društvo s ograničenom odgovornošću, OIB 85833570339, Uvala Firule 20, 21000 Split</derivirana_varijabla>
  </DomainObject.Predmet.ProtustrankaFormatedWithAdressOIB>
  <DomainObject.Predmet.ProtustrankaWithAdress>
    <izvorni_sadrzaj>LAŽINA za trgovinu i usluge, društvo s ograničenom odgovornošću Uvala Firule 20, 21000 Split</izvorni_sadrzaj>
    <derivirana_varijabla naziv="DomainObject.Predmet.ProtustrankaWithAdress_1">LAŽINA za trgovinu i usluge, društvo s ograničenom odgovornošću Uvala Firule 20, 21000 Split</derivirana_varijabla>
  </DomainObject.Predmet.ProtustrankaWithAdress>
  <DomainObject.Predmet.ProtustrankaWithAdressOIB>
    <izvorni_sadrzaj>LAŽINA za trgovinu i usluge, društvo s ograničenom odgovornošću, OIB 85833570339, Uvala Firule 20, 21000 Split</izvorni_sadrzaj>
    <derivirana_varijabla naziv="DomainObject.Predmet.ProtustrankaWithAdressOIB_1">LAŽINA za trgovinu i usluge, društvo s ograničenom odgovornošću, OIB 85833570339, Uvala Firule 20, 21000 Split</derivirana_varijabla>
  </DomainObject.Predmet.ProtustrankaWithAdressOIB>
  <DomainObject.Predmet.ProtustrankaNazivFormated>
    <izvorni_sadrzaj>LAŽINA za trgovinu i usluge, društvo s ograničenom odgovornošću</izvorni_sadrzaj>
    <derivirana_varijabla naziv="DomainObject.Predmet.ProtustrankaNazivFormated_1">LAŽINA za trgovinu i usluge, društvo s ograničenom odgovornošću</derivirana_varijabla>
  </DomainObject.Predmet.ProtustrankaNazivFormated>
  <DomainObject.Predmet.ProtustrankaNazivFormatedOIB>
    <izvorni_sadrzaj>LAŽINA za trgovinu i usluge, društvo s ograničenom odgovornošću, OIB 85833570339</izvorni_sadrzaj>
    <derivirana_varijabla naziv="DomainObject.Predmet.ProtustrankaNazivFormatedOIB_1">LAŽINA za trgovinu i usluge, društvo s ograničenom odgovornošću, OIB 85833570339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RH, Katančićeva 5, 10000 Zagreb</izvorni_sadrzaj>
    <derivirana_varijabla naziv="DomainObject.Predmet.StrankaFormatedWithAdress_1"> FINANCIJSKA AGENCIJA, RC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20738.58</izvorni_sadrzaj>
    <derivirana_varijabla naziv="DomainObject.Predmet.TrenutnaVrijednost_1">20738.58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LAŽINA za trgovinu i usluge, društvo s ograničenom odgovornošću</item>
    </izvorni_sadrzaj>
    <derivirana_varijabla naziv="DomainObject.Predmet.ProtuStrankaListFormated_1">
      <item>LAŽINA za trgovinu i usluge, društvo s ograničenom odgovornošću</item>
    </derivirana_varijabla>
  </DomainObject.Predmet.ProtuStrankaListFormated>
  <DomainObject.Predmet.ProtuStrankaListFormatedOIB>
    <izvorni_sadrzaj>
      <item>LAŽINA za trgovinu i usluge, društvo s ograničenom odgovornošću, OIB 85833570339</item>
    </izvorni_sadrzaj>
    <derivirana_varijabla naziv="DomainObject.Predmet.ProtuStrankaListFormatedOIB_1">
      <item>LAŽINA za trgovinu i usluge, društvo s ograničenom odgovornošću, OIB 85833570339</item>
    </derivirana_varijabla>
  </DomainObject.Predmet.ProtuStrankaListFormatedOIB>
  <DomainObject.Predmet.ProtuStrankaListFormatedWithAdress>
    <izvorni_sadrzaj>
      <item>LAŽINA za trgovinu i usluge, društvo s ograničenom odgovornošću, Uvala Firule 20, 21000 Split</item>
    </izvorni_sadrzaj>
    <derivirana_varijabla naziv="DomainObject.Predmet.ProtuStrankaListFormatedWithAdress_1">
      <item>LAŽINA za trgovinu i usluge, društvo s ograničenom odgovornošću, Uvala Firule 20, 21000 Split</item>
    </derivirana_varijabla>
  </DomainObject.Predmet.ProtuStrankaListFormatedWithAdress>
  <DomainObject.Predmet.ProtuStrankaListFormatedWithAdressOIB>
    <izvorni_sadrzaj>
      <item>LAŽINA za trgovinu i usluge, društvo s ograničenom odgovornošću, OIB 85833570339, Uvala Firule 20, 21000 Split</item>
    </izvorni_sadrzaj>
    <derivirana_varijabla naziv="DomainObject.Predmet.ProtuStrankaListFormatedWithAdressOIB_1">
      <item>LAŽINA za trgovinu i usluge, društvo s ograničenom odgovornošću, OIB 85833570339, Uvala Firule 20, 21000 Split</item>
    </derivirana_varijabla>
  </DomainObject.Predmet.ProtuStrankaListFormatedWithAdressOIB>
  <DomainObject.Predmet.ProtuStrankaListNazivFormated>
    <izvorni_sadrzaj>
      <item>LAŽINA za trgovinu i usluge, društvo s ograničenom odgovornošću</item>
    </izvorni_sadrzaj>
    <derivirana_varijabla naziv="DomainObject.Predmet.ProtuStrankaListNazivFormated_1">
      <item>LAŽINA za trgovinu i usluge, društvo s ograničenom odgovornošću</item>
    </derivirana_varijabla>
  </DomainObject.Predmet.ProtuStrankaListNazivFormated>
  <DomainObject.Predmet.ProtuStrankaListNazivFormatedOIB>
    <izvorni_sadrzaj>
      <item>LAŽINA za trgovinu i usluge, društvo s ograničenom odgovornošću, OIB 85833570339</item>
    </izvorni_sadrzaj>
    <derivirana_varijabla naziv="DomainObject.Predmet.ProtuStrankaListNazivFormatedOIB_1">
      <item>LAŽINA za trgovinu i usluge, društvo s ograničenom odgovornošću, OIB 85833570339</item>
    </derivirana_varijabla>
  </DomainObject.Predmet.ProtuStrankaListNazivFormatedOIB>
  <DomainObject.Predmet.OstaliListFormated>
    <izvorni_sadrzaj>
      <item>Županijsko državno odvjetništvo u Splitu</item>
      <item>Ante Čulić</item>
    </izvorni_sadrzaj>
    <derivirana_varijabla naziv="DomainObject.Predmet.OstaliListFormated_1">
      <item>Županijsko državno odvjetništvo u Splitu</item>
      <item>Ante Čulić</item>
    </derivirana_varijabla>
  </DomainObject.Predmet.OstaliListFormated>
  <DomainObject.Predmet.OstaliListFormatedOIB>
    <izvorni_sadrzaj>
      <item>Županijsko državno odvjetništvo u Splitu</item>
      <item>Ante Čulić, OIB 46892319003</item>
    </izvorni_sadrzaj>
    <derivirana_varijabla naziv="DomainObject.Predmet.OstaliListFormatedOIB_1">
      <item>Županijsko državno odvjetništvo u Splitu</item>
      <item>Ante Čulić, OIB 46892319003</item>
    </derivirana_varijabla>
  </DomainObject.Predmet.OstaliListFormatedOIB>
  <DomainObject.Predmet.OstaliListFormatedWithAdress>
    <izvorni_sadrzaj>
      <item>Županijsko državno odvjetništvo u Splitu, Gundulićeva 29a, 21000 Split</item>
      <item>Ante Čulić, HRVATSKIH VELIKANA 60 (ranije: BRŠTANOVO, BRŠTANOVO, 0), 21202 Brštanovo</item>
    </izvorni_sadrzaj>
    <derivirana_varijabla naziv="DomainObject.Predmet.OstaliListFormatedWithAdress_1">
      <item>Županijsko državno odvjetništvo u Splitu, Gundulićeva 29a, 21000 Split</item>
      <item>Ante Čulić, HRVATSKIH VELIKANA 60 (ranije: BRŠTANOVO, BRŠTANOVO, 0), 21202 Brštanovo</item>
    </derivirana_varijabla>
  </DomainObject.Predmet.OstaliListFormatedWithAdress>
  <DomainObject.Predmet.OstaliListFormatedWithAdressOIB>
    <izvorni_sadrzaj>
      <item>Županijsko državno odvjetništvo u Splitu, Gundulićeva 29a, 21000 Split</item>
      <item>Ante Čulić, OIB 46892319003, HRVATSKIH VELIKANA 60 (ranije: BRŠTANOVO, BRŠTANOVO, 0), 21202 Brštanovo</item>
    </izvorni_sadrzaj>
    <derivirana_varijabla naziv="DomainObject.Predmet.OstaliListFormatedWithAdressOIB_1">
      <item>Županijsko državno odvjetništvo u Splitu, Gundulićeva 29a, 21000 Split</item>
      <item>Ante Čulić, OIB 46892319003, HRVATSKIH VELIKANA 60 (ranije: BRŠTANOVO, BRŠTANOVO, 0), 21202 Brštanovo</item>
    </derivirana_varijabla>
  </DomainObject.Predmet.OstaliListFormatedWithAdressOIB>
  <DomainObject.Predmet.OstaliListNazivFormated>
    <izvorni_sadrzaj>
      <item>Županijsko državno odvjetništvo u Splitu</item>
      <item>Ante Čulić</item>
    </izvorni_sadrzaj>
    <derivirana_varijabla naziv="DomainObject.Predmet.OstaliListNazivFormated_1">
      <item>Županijsko državno odvjetništvo u Splitu</item>
      <item>Ante Čulić</item>
    </derivirana_varijabla>
  </DomainObject.Predmet.OstaliListNazivFormated>
  <DomainObject.Predmet.OstaliListNazivFormatedOIB>
    <izvorni_sadrzaj>
      <item>Županijsko državno odvjetništvo u Splitu</item>
      <item>Ante Čulić, OIB 46892319003</item>
    </izvorni_sadrzaj>
    <derivirana_varijabla naziv="DomainObject.Predmet.OstaliListNazivFormatedOIB_1">
      <item>Županijsko državno odvjetništvo u Splitu</item>
      <item>Ante Čulić, OIB 46892319003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LAŽINA za trgovinu i usluge, društvo s ograničenom odgovornošću</izvorni_sadrzaj>
    <derivirana_varijabla naziv="DomainObject.Predmet.ProtustrankaIDrugi_1">LAŽINA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LAŽINA za trgovinu i usluge, društvo s ograničenom odgovornošću, OIB 85833570339, Uvala Firule 20, 21000 Split</izvorni_sadrzaj>
    <derivirana_varijabla naziv="DomainObject.Predmet.ProtustrankaIDrugiAdressOIB_1">LAŽINA za trgovinu i usluge, društvo s ograničenom odgovornošću, OIB 85833570339, Uvala Firule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LAŽINA za trgovinu i usluge, društvo s ograničenom odgovornošću</item>
      <item>FINANCIJSKA AGENCIJA, RC SPLIT</item>
      <item>Ministarstvo financija RH</item>
      <item>Županijsko državno odvjetništvo u Splitu</item>
      <item>Ante Čulić</item>
    </izvorni_sadrzaj>
    <derivirana_varijabla naziv="DomainObject.Predmet.SudioniciListNaziv_1">
      <item>LAŽINA za trgovinu i usluge, društvo s ograničenom odgovornošću</item>
      <item>FINANCIJSKA AGENCIJA, RC SPLIT</item>
      <item>Ministarstvo financija RH</item>
      <item>Županijsko državno odvjetništvo u Splitu</item>
      <item>Ante Čulić</item>
    </derivirana_varijabla>
  </DomainObject.Predmet.SudioniciListNaziv>
  <DomainObject.Predmet.SudioniciListAdressOIB>
    <izvorni_sadrzaj>
      <item>LAŽINA za trgovinu i usluge, društvo s ograničenom odgovornošću, OIB 85833570339, Uvala Firule 20,21000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Ante Čulić, OIB 46892319003, HRVATSKIH VELIKANA 60 (ranije: BRŠTANOVO, BRŠTANOVO, 0),21202 Brštanovo</item>
    </izvorni_sadrzaj>
    <derivirana_varijabla naziv="DomainObject.Predmet.SudioniciListAdressOIB_1">
      <item>LAŽINA za trgovinu i usluge, društvo s ograničenom odgovornošću, OIB 85833570339, Uvala Firule 20,21000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Ante Čulić, OIB 46892319003, HRVATSKIH VELIKANA 60 (ranije: BRŠTANOVO, BRŠTANOVO, 0),21202 Brštanovo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85833570339</item>
      <item>, OIB 85821130368</item>
      <item>, OIB 18683136487</item>
      <item>, OIB null</item>
      <item>, OIB 46892319003</item>
    </izvorni_sadrzaj>
    <derivirana_varijabla naziv="DomainObject.Predmet.SudioniciListNazivOIB_1">
      <item>, OIB 85833570339</item>
      <item>, OIB 85821130368</item>
      <item>, OIB 18683136487</item>
      <item>, OIB null</item>
      <item>, OIB 46892319003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231</properties:Words>
  <properties:Characters>1136</properties:Characters>
  <properties:Lines>35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2017-10-20T05:34:00Z</dcterms:created>
  <dc:creator>Katarina Mikulić</dc:creator>
  <cp:lastModifiedBy>Katarina Mikulić</cp:lastModifiedBy>
  <cp:lastPrinted>2017-10-20T05:35:00Z</cp:lastPrinted>
  <dcterms:modified xmlns:xsi="http://www.w3.org/2001/XMLSchema-instance" xsi:type="dcterms:W3CDTF">2017-10-20T07:39:00Z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