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6ef7" w14:paraId="b2b6ef7" w:rsidRDefault="00C20CD1" w:rsidR="00C20CD1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20CD1" w:rsidR="00C20CD1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D131AC">
        <w:t>-1915/16</w:t>
      </w:r>
      <w:r w:rsidR="003952AA">
        <w:t>-63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131AC" w:rsidP="00D131AC" w:rsidR="007E2ACB" w:rsidRPr="007C723E">
      <w:pPr>
        <w:ind w:firstLine="720"/>
        <w:jc w:val="both"/>
      </w:pPr>
      <w:r w:rsidRPr="00D131AC">
        <w:t xml:space="preserve">Trgovački sud u Zagrebu po sucu Gordanu </w:t>
      </w:r>
      <w:proofErr w:type="spellStart"/>
      <w:r w:rsidRPr="00D131AC">
        <w:t>Zubaku</w:t>
      </w:r>
      <w:proofErr w:type="spellEnd"/>
      <w:r w:rsidRPr="00D131AC">
        <w:t xml:space="preserve">, u stečajnom postupku nad dužnikom </w:t>
      </w:r>
      <w:r w:rsidRPr="00D131AC">
        <w:rPr>
          <w:bCs/>
          <w:lang w:val="pt-BR"/>
        </w:rPr>
        <w:t>CITY EX d.o.o. u stečaju, Zagreb, Donje Svetice 40, OIB: 99406899243</w:t>
      </w:r>
      <w:r w:rsidRPr="00D131AC">
        <w:t xml:space="preserve">, </w:t>
      </w:r>
      <w:r w:rsidRPr="00D131AC">
        <w:br/>
        <w:t>1</w:t>
      </w:r>
      <w:r w:rsidR="00C20CD1">
        <w:t>2</w:t>
      </w:r>
      <w:r w:rsidRPr="00D131AC">
        <w:t>. srpnja 2016.,</w:t>
      </w:r>
      <w:r w:rsidR="00E2685B" w:rsidRPr="007C723E">
        <w:t xml:space="preserve">  </w:t>
      </w:r>
    </w:p>
    <w:p w:rsidRDefault="00D131AC" w:rsidP="00E70925" w:rsidR="008E64B2" w:rsidRPr="007C723E">
      <w:pPr>
        <w:jc w:val="both"/>
      </w:pPr>
      <w:r>
        <w:t xml:space="preserve">        </w:t>
      </w:r>
      <w:r w:rsidR="000D56F6" w:rsidRPr="007C723E">
        <w:t xml:space="preserve">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D131AC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D131AC">
        <w:t>1915/16-52</w:t>
      </w:r>
      <w:r w:rsidR="007E2ACB" w:rsidRPr="007C723E">
        <w:t xml:space="preserve"> od </w:t>
      </w:r>
      <w:r w:rsidR="00D131AC">
        <w:t>15</w:t>
      </w:r>
      <w:r w:rsidR="007C723E">
        <w:t xml:space="preserve">. </w:t>
      </w:r>
      <w:r w:rsidR="00D131AC">
        <w:t>lipnja 2016</w:t>
      </w:r>
      <w:r w:rsidR="007E2ACB" w:rsidRPr="007C723E">
        <w:t xml:space="preserve">. u </w:t>
      </w:r>
      <w:r w:rsidR="00D131AC">
        <w:t>točki I. izreke</w:t>
      </w:r>
      <w:r w:rsidR="003A319F">
        <w:t>,</w:t>
      </w:r>
      <w:r w:rsidR="00D131AC">
        <w:t xml:space="preserve"> prvi viši isplatni red, pod rednim brojem 6, tako da umjesto „</w:t>
      </w:r>
      <w:proofErr w:type="spellStart"/>
      <w:r w:rsidR="00D131AC">
        <w:t>Donfilija</w:t>
      </w:r>
      <w:proofErr w:type="spellEnd"/>
      <w:r w:rsidR="00D131AC">
        <w:t>“ ima stajati „</w:t>
      </w:r>
      <w:proofErr w:type="spellStart"/>
      <w:r w:rsidR="00D131AC">
        <w:t>Bonfilija</w:t>
      </w:r>
      <w:proofErr w:type="spellEnd"/>
      <w:r w:rsidR="00D131AC">
        <w:t>“.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E2685B" w:rsidP="00D131AC" w:rsidR="001B0559" w:rsidRPr="007C723E">
      <w:pPr>
        <w:ind w:firstLine="720"/>
        <w:jc w:val="both"/>
      </w:pPr>
      <w:r w:rsidRPr="007C723E">
        <w:t xml:space="preserve">Rješenjem ovog suda od </w:t>
      </w:r>
      <w:r w:rsidR="00D131AC">
        <w:t>15. lipnja 2016</w:t>
      </w:r>
      <w:r w:rsidRPr="007C723E">
        <w:t>.</w:t>
      </w:r>
      <w:r w:rsidR="007C723E">
        <w:t xml:space="preserve"> </w:t>
      </w:r>
      <w:r w:rsidR="00D131AC">
        <w:t xml:space="preserve">u točki I. izreke sud je utvrdio tražbine vjerovnika prvog i drugog višeg isplatnog reda. U prvom višem isplatnom redu, pod rednim brojem 6, utvrđena je tražbina vjerovnice </w:t>
      </w:r>
      <w:proofErr w:type="spellStart"/>
      <w:r w:rsidR="00D131AC">
        <w:t>Donfilije</w:t>
      </w:r>
      <w:proofErr w:type="spellEnd"/>
      <w:r w:rsidR="00D131AC">
        <w:t xml:space="preserve"> Lasić, koja je  podneskom od 6. srpnja 2016. zatražila od suda da ispravi navedeno rješenje, istaknuvši pri tome kako je njezino ime </w:t>
      </w:r>
      <w:proofErr w:type="spellStart"/>
      <w:r w:rsidR="00D131AC">
        <w:t>Bonfilija</w:t>
      </w:r>
      <w:proofErr w:type="spellEnd"/>
      <w:r w:rsidR="00D131AC">
        <w:t xml:space="preserve">, a ne </w:t>
      </w:r>
      <w:proofErr w:type="spellStart"/>
      <w:r w:rsidR="00D131AC">
        <w:t>Donfilija</w:t>
      </w:r>
      <w:proofErr w:type="spellEnd"/>
      <w:r w:rsidR="00D131AC">
        <w:t xml:space="preserve">, kako je naznačeno u spomenutom rješenju. </w:t>
      </w:r>
      <w:r w:rsidR="00E70925" w:rsidRPr="007C723E">
        <w:t>Kako se radi o očitoj pogrešci u pisanju</w:t>
      </w:r>
      <w:r w:rsidR="00A75755" w:rsidRPr="007C723E">
        <w:t>,</w:t>
      </w:r>
      <w:r w:rsidR="00E70925" w:rsidRPr="007C723E">
        <w:t xml:space="preserve"> </w:t>
      </w:r>
      <w:r w:rsidR="0023558C" w:rsidRPr="007C723E">
        <w:t xml:space="preserve">ovaj sud </w:t>
      </w:r>
      <w:r w:rsidR="000D56F6" w:rsidRPr="007C723E">
        <w:t xml:space="preserve">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Pr="007C723E">
        <w:t>/01, 117/03, 88/05, 2/07, 84/08,123/08,</w:t>
      </w:r>
      <w:r w:rsidR="0023558C" w:rsidRPr="007C723E">
        <w:t xml:space="preserve"> 57/11</w:t>
      </w:r>
      <w:r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Pr="007C723E">
        <w:t xml:space="preserve">. Stečajnog zakona </w:t>
      </w:r>
      <w:r w:rsidR="0023558C" w:rsidRPr="007C723E">
        <w:t xml:space="preserve"> </w:t>
      </w:r>
      <w:r w:rsidRPr="007C723E">
        <w:t xml:space="preserve">(„Narodne novine“ br. </w:t>
      </w:r>
      <w:r w:rsidR="007C723E">
        <w:t>71/15</w:t>
      </w:r>
      <w:r w:rsidRPr="007C723E">
        <w:t xml:space="preserve">, dalje: SZ) </w:t>
      </w:r>
      <w:r w:rsidR="003A319F">
        <w:t>riješio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D131AC">
        <w:t>1</w:t>
      </w:r>
      <w:r w:rsidR="00C20CD1">
        <w:t>2</w:t>
      </w:r>
      <w:r w:rsidR="00D131AC">
        <w:t>. srpnja 2016</w:t>
      </w:r>
      <w:r w:rsidRPr="007C723E">
        <w:t>.</w:t>
      </w:r>
    </w:p>
    <w:p w:rsidRDefault="001B0559" w:rsidP="003952AA" w:rsidR="001B0559" w:rsidRPr="007C723E">
      <w:pPr>
        <w:pStyle w:val="Tijeloteksta"/>
        <w:ind w:left="5760"/>
        <w:jc w:val="right"/>
      </w:pPr>
      <w:r w:rsidRPr="007C723E">
        <w:tab/>
        <w:t>SUDAC:</w:t>
      </w:r>
    </w:p>
    <w:p w:rsidRDefault="003952AA" w:rsidP="003952AA" w:rsidR="001B0559" w:rsidRPr="007C723E">
      <w:pPr>
        <w:pStyle w:val="Tijeloteksta"/>
        <w:ind w:left="5760"/>
        <w:jc w:val="right"/>
      </w:pPr>
      <w:r>
        <w:t xml:space="preserve">     Gordan Zubak, 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1B0559" w:rsidP="001B0559" w:rsidR="00A75755" w:rsidRPr="007C723E">
      <w:r w:rsidRPr="007C723E">
        <w:tab/>
      </w:r>
    </w:p>
    <w:p w:rsidRDefault="003952AA" w:rsidP="001745C1" w:rsidR="003952AA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639DE" w:rsidP="003952AA" w:rsidR="00B639DE" w:rsidRPr="007C72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3952AA" w:rsidR="00B639DE" w:rsidRPr="007C723E">
      <w:headerReference w:type="even" r:id="rId10"/>
      <w:headerReference w:type="default" r:id="rId11"/>
      <w:pgSz w:h="15840" w:w="12240"/>
      <w:pgMar w:gutter="0" w:footer="709" w:header="709" w:left="1622" w:bottom="719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52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1B0559"/>
    <w:rsid w:val="002041AF"/>
    <w:rsid w:val="0023558C"/>
    <w:rsid w:val="003137AE"/>
    <w:rsid w:val="00347BB4"/>
    <w:rsid w:val="00362D9E"/>
    <w:rsid w:val="003952AA"/>
    <w:rsid w:val="003A319F"/>
    <w:rsid w:val="003B38F4"/>
    <w:rsid w:val="003B603E"/>
    <w:rsid w:val="00476CA9"/>
    <w:rsid w:val="00491D7F"/>
    <w:rsid w:val="004B7F3F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A04911"/>
    <w:rsid w:val="00A75755"/>
    <w:rsid w:val="00AD7D71"/>
    <w:rsid w:val="00B639DE"/>
    <w:rsid w:val="00C20CD1"/>
    <w:rsid w:val="00D131AC"/>
    <w:rsid w:val="00DA4A9F"/>
    <w:rsid w:val="00DB06B8"/>
    <w:rsid w:val="00E2685B"/>
    <w:rsid w:val="00E65940"/>
    <w:rsid w:val="00E70925"/>
    <w:rsid w:val="00EA7BA9"/>
    <w:rsid w:val="00ED1ACD"/>
    <w:rsid w:val="00F00191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0CD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52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2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52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52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52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C20C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0CD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52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2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52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52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52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288</properties:Words>
  <properties:Characters>1362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2016-07-11T12:24:00Z</dcterms:created>
  <dc:creator>nmarkovic</dc:creator>
  <cp:lastModifiedBy>Ivana Rogić</cp:lastModifiedBy>
  <cp:lastPrinted>2016-07-12T06:26:00Z</cp:lastPrinted>
  <dcterms:modified xmlns:xsi="http://www.w3.org/2001/XMLSchema-instance" xsi:type="dcterms:W3CDTF">2016-07-12T06:27:00Z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