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05b1" w14:paraId="7f705b1" w:rsidRDefault="000D2A31" w:rsidP="00635DA8" w:rsidR="000D2A31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2A31" w:rsidP="00635DA8" w:rsidR="000D2A31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0D2A31" w:rsidP="00635DA8" w:rsidR="000D2A31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0D2A31" w:rsidP="00635DA8" w:rsidR="000D2A31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293B63" w:rsidP="00F804C1" w:rsidR="00293B63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B47CCF">
        <w:rPr>
          <w:rFonts w:eastAsia="Times New Roman" w:hAnsi="Times New Roman" w:ascii="Times New Roman"/>
          <w:sz w:val="24"/>
          <w:szCs w:val="24"/>
          <w:lang w:eastAsia="hr-HR"/>
        </w:rPr>
        <w:t>722/</w:t>
      </w:r>
      <w:r w:rsidR="00004F97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2461A6">
        <w:rPr>
          <w:rFonts w:eastAsia="Times New Roman" w:hAnsi="Times New Roman" w:ascii="Times New Roman"/>
          <w:sz w:val="24"/>
          <w:szCs w:val="24"/>
          <w:lang w:eastAsia="hr-HR"/>
        </w:rPr>
        <w:t>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D2A31" w:rsidP="00F804C1" w:rsidR="000D2A3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B47CCF" w:rsidRPr="00B47CCF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B47CCF" w:rsidRPr="004C342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MA. DO. NI. d.o.o. Rijeka, </w:t>
      </w:r>
      <w:proofErr w:type="spellStart"/>
      <w:r w:rsidR="00B47CCF" w:rsidRPr="004C3428">
        <w:rPr>
          <w:rFonts w:eastAsia="Times New Roman" w:hAnsi="Times New Roman" w:ascii="Times New Roman"/>
          <w:bCs/>
          <w:sz w:val="24"/>
          <w:szCs w:val="24"/>
          <w:lang w:eastAsia="hr-HR"/>
        </w:rPr>
        <w:t>Hegedušićeva</w:t>
      </w:r>
      <w:proofErr w:type="spellEnd"/>
      <w:r w:rsidR="00B47CCF" w:rsidRPr="004C342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16, OIB: 00965961968, MBS: 040284186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2461A6">
        <w:rPr>
          <w:rFonts w:eastAsia="Times New Roman" w:hAnsi="Times New Roman" w:ascii="Times New Roman"/>
          <w:sz w:val="24"/>
          <w:szCs w:val="24"/>
        </w:rPr>
        <w:t xml:space="preserve"> 12</w:t>
      </w:r>
      <w:r w:rsidR="00B47CCF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B47CCF" w:rsidR="00B47CCF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F9746C" w:rsidRPr="00F9746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B47CCF" w:rsidRPr="004C342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MA. DO. NI. d.o.o. Rijeka, </w:t>
      </w:r>
      <w:proofErr w:type="spellStart"/>
      <w:r w:rsidR="00B47CCF" w:rsidRPr="004C3428">
        <w:rPr>
          <w:rFonts w:eastAsia="Times New Roman" w:hAnsi="Times New Roman" w:ascii="Times New Roman"/>
          <w:bCs/>
          <w:sz w:val="24"/>
          <w:szCs w:val="24"/>
          <w:lang w:eastAsia="hr-HR"/>
        </w:rPr>
        <w:t>Hegedušićeva</w:t>
      </w:r>
      <w:proofErr w:type="spellEnd"/>
      <w:r w:rsidR="00B47CCF" w:rsidRPr="004C342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16, OIB: 00965961968, MBS: 040284186</w:t>
      </w:r>
      <w:r w:rsidR="00B47CCF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2461A6">
        <w:rPr>
          <w:rFonts w:eastAsia="Times New Roman" w:hAnsi="Times New Roman" w:ascii="Times New Roman"/>
          <w:sz w:val="24"/>
          <w:szCs w:val="24"/>
        </w:rPr>
        <w:t>12</w:t>
      </w:r>
      <w:r w:rsidR="00B47CCF">
        <w:rPr>
          <w:rFonts w:eastAsia="Times New Roman" w:hAnsi="Times New Roman" w:ascii="Times New Roman"/>
          <w:sz w:val="24"/>
          <w:szCs w:val="24"/>
        </w:rPr>
        <w:t>. travnja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2461A6">
        <w:rPr>
          <w:rFonts w:eastAsia="Times New Roman" w:hAnsi="Times New Roman" w:ascii="Times New Roman"/>
          <w:sz w:val="24"/>
          <w:szCs w:val="24"/>
        </w:rPr>
        <w:t>9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2461A6">
        <w:rPr>
          <w:rFonts w:eastAsia="Times New Roman" w:hAnsi="Times New Roman" w:ascii="Times New Roman"/>
          <w:sz w:val="24"/>
          <w:szCs w:val="24"/>
        </w:rPr>
        <w:t>3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2461A6" w:rsidR="002461A6" w:rsidRPr="00E00D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a stečajnog upravitelja imenuje </w:t>
      </w:r>
      <w:r w:rsidR="002461A6">
        <w:rPr>
          <w:rFonts w:eastAsia="Times New Roman" w:hAnsi="Times New Roman" w:ascii="Times New Roman"/>
          <w:sz w:val="24"/>
          <w:szCs w:val="24"/>
        </w:rPr>
        <w:t xml:space="preserve">Sanjin Dinko </w:t>
      </w:r>
      <w:proofErr w:type="spellStart"/>
      <w:r w:rsidR="002461A6">
        <w:rPr>
          <w:rFonts w:eastAsia="Times New Roman" w:hAnsi="Times New Roman" w:ascii="Times New Roman"/>
          <w:sz w:val="24"/>
          <w:szCs w:val="24"/>
        </w:rPr>
        <w:t>Dorčić</w:t>
      </w:r>
      <w:proofErr w:type="spellEnd"/>
      <w:r w:rsidR="002461A6">
        <w:rPr>
          <w:rFonts w:eastAsia="Times New Roman" w:hAnsi="Times New Roman" w:ascii="Times New Roman"/>
          <w:sz w:val="24"/>
          <w:szCs w:val="24"/>
        </w:rPr>
        <w:t xml:space="preserve"> iz Rijeke, </w:t>
      </w:r>
      <w:proofErr w:type="spellStart"/>
      <w:r w:rsidR="002461A6">
        <w:rPr>
          <w:rFonts w:eastAsia="Times New Roman" w:hAnsi="Times New Roman" w:ascii="Times New Roman"/>
          <w:sz w:val="24"/>
          <w:szCs w:val="24"/>
        </w:rPr>
        <w:t>Mosorska</w:t>
      </w:r>
      <w:proofErr w:type="spellEnd"/>
      <w:r w:rsidR="002461A6">
        <w:rPr>
          <w:rFonts w:eastAsia="Times New Roman" w:hAnsi="Times New Roman" w:ascii="Times New Roman"/>
          <w:sz w:val="24"/>
          <w:szCs w:val="24"/>
        </w:rPr>
        <w:t xml:space="preserve"> 9</w:t>
      </w:r>
      <w:r w:rsidR="002461A6" w:rsidRPr="00E00D9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2461A6">
        <w:rPr>
          <w:rFonts w:eastAsia="Times New Roman" w:hAnsi="Times New Roman" w:ascii="Times New Roman"/>
          <w:sz w:val="24"/>
          <w:szCs w:val="24"/>
        </w:rPr>
        <w:t>71306347942</w:t>
      </w:r>
      <w:r w:rsidR="002461A6" w:rsidRPr="00E00D9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B47CCF" w:rsidR="00B47CCF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32324" w:rsidRPr="00C3232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B47CCF" w:rsidRPr="004C342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MA. DO. NI. d.o.o. Rijeka, </w:t>
      </w:r>
      <w:proofErr w:type="spellStart"/>
      <w:r w:rsidR="00B47CCF" w:rsidRPr="004C3428">
        <w:rPr>
          <w:rFonts w:eastAsia="Times New Roman" w:hAnsi="Times New Roman" w:ascii="Times New Roman"/>
          <w:bCs/>
          <w:sz w:val="24"/>
          <w:szCs w:val="24"/>
          <w:lang w:eastAsia="hr-HR"/>
        </w:rPr>
        <w:t>Hegedušićeva</w:t>
      </w:r>
      <w:proofErr w:type="spellEnd"/>
      <w:r w:rsidR="00B47CCF" w:rsidRPr="004C342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16, OIB: 00965961968, MBS: 040284186</w:t>
      </w:r>
      <w:r w:rsidR="00B47CCF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1640B8" w:rsidR="00F804C1" w:rsidRPr="00E226A8">
      <w:pPr>
        <w:spacing w:lineRule="auto" w:line="240" w:after="0"/>
        <w:ind w:left="720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B47CCF">
        <w:rPr>
          <w:rFonts w:eastAsia="Times New Roman" w:hAnsi="Times New Roman" w:ascii="Times New Roman"/>
          <w:sz w:val="24"/>
          <w:szCs w:val="24"/>
        </w:rPr>
        <w:t>29</w:t>
      </w:r>
      <w:r w:rsidR="00241170">
        <w:rPr>
          <w:rFonts w:eastAsia="Times New Roman" w:hAnsi="Times New Roman" w:ascii="Times New Roman"/>
          <w:sz w:val="24"/>
          <w:szCs w:val="24"/>
        </w:rPr>
        <w:t xml:space="preserve">. studenog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B47CCF" w:rsidRPr="004C342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MA. DO. NI. d.o.o. Rijeka, </w:t>
      </w:r>
      <w:proofErr w:type="spellStart"/>
      <w:r w:rsidR="00B47CCF" w:rsidRPr="004C3428">
        <w:rPr>
          <w:rFonts w:eastAsia="Times New Roman" w:hAnsi="Times New Roman" w:ascii="Times New Roman"/>
          <w:bCs/>
          <w:sz w:val="24"/>
          <w:szCs w:val="24"/>
          <w:lang w:eastAsia="hr-HR"/>
        </w:rPr>
        <w:t>Hegedušićeva</w:t>
      </w:r>
      <w:proofErr w:type="spellEnd"/>
      <w:r w:rsidR="00B47CCF" w:rsidRPr="004C342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16, OIB: 00965961968, MBS: 040284186</w:t>
      </w:r>
      <w:r w:rsidR="00B47CCF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9746C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47CCF">
        <w:rPr>
          <w:rFonts w:eastAsia="Times New Roman" w:hAnsi="Times New Roman" w:ascii="Times New Roman"/>
          <w:sz w:val="24"/>
          <w:szCs w:val="24"/>
        </w:rPr>
        <w:t>23</w:t>
      </w:r>
      <w:r w:rsidR="001640B8">
        <w:rPr>
          <w:rFonts w:eastAsia="Times New Roman" w:hAnsi="Times New Roman" w:ascii="Times New Roman"/>
          <w:sz w:val="24"/>
          <w:szCs w:val="24"/>
        </w:rPr>
        <w:t>. siječnja 2018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2461A6">
        <w:rPr>
          <w:rFonts w:eastAsia="Times New Roman" w:hAnsi="Times New Roman" w:ascii="Times New Roman"/>
          <w:sz w:val="24"/>
          <w:szCs w:val="24"/>
        </w:rPr>
        <w:t>12</w:t>
      </w:r>
      <w:r w:rsidR="00B47CCF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3E7EB5">
        <w:rPr>
          <w:rFonts w:eastAsia="Times New Roman" w:hAnsi="Times New Roman" w:ascii="Times New Roman"/>
          <w:sz w:val="24"/>
          <w:szCs w:val="24"/>
        </w:rPr>
        <w:t>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B47CCF" w:rsidR="00471A86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68D" w:rsidP="00895F8A" w:rsidR="00A2768D">
      <w:pPr>
        <w:spacing w:lineRule="auto" w:line="240" w:after="0"/>
      </w:pPr>
      <w:r>
        <w:separator/>
      </w:r>
    </w:p>
  </w:endnote>
  <w:endnote w:id="0" w:type="continuationSeparator">
    <w:p w:rsidRDefault="00A2768D" w:rsidP="00895F8A" w:rsidR="00A276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0D2A31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68D" w:rsidP="00895F8A" w:rsidR="00A2768D">
      <w:pPr>
        <w:spacing w:lineRule="auto" w:line="240" w:after="0"/>
      </w:pPr>
      <w:r>
        <w:separator/>
      </w:r>
    </w:p>
  </w:footnote>
  <w:footnote w:id="0" w:type="continuationSeparator">
    <w:p w:rsidRDefault="00A2768D" w:rsidP="00895F8A" w:rsidR="00A276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CCF" w:rsidP="00B47CCF" w:rsidR="00B47CCF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>
      <w:rPr>
        <w:rFonts w:eastAsia="Times New Roman" w:hAnsi="Times New Roman" w:ascii="Times New Roman"/>
        <w:sz w:val="24"/>
        <w:szCs w:val="24"/>
        <w:lang w:eastAsia="hr-HR"/>
      </w:rPr>
      <w:t>St-722/2017-5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517F9"/>
    <w:rsid w:val="00072907"/>
    <w:rsid w:val="00094705"/>
    <w:rsid w:val="000A509F"/>
    <w:rsid w:val="000D2A31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640B8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461A6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1858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FFC"/>
    <w:rsid w:val="007223F2"/>
    <w:rsid w:val="00723B19"/>
    <w:rsid w:val="00742B9C"/>
    <w:rsid w:val="00750652"/>
    <w:rsid w:val="00764E45"/>
    <w:rsid w:val="00766FFD"/>
    <w:rsid w:val="007844D5"/>
    <w:rsid w:val="00793264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E716E"/>
    <w:rsid w:val="008F0A2D"/>
    <w:rsid w:val="0091002A"/>
    <w:rsid w:val="00915317"/>
    <w:rsid w:val="00922001"/>
    <w:rsid w:val="00922D05"/>
    <w:rsid w:val="00951C95"/>
    <w:rsid w:val="00963E5D"/>
    <w:rsid w:val="009955B2"/>
    <w:rsid w:val="009A5582"/>
    <w:rsid w:val="009F7DAA"/>
    <w:rsid w:val="00A01CD1"/>
    <w:rsid w:val="00A203EC"/>
    <w:rsid w:val="00A253A3"/>
    <w:rsid w:val="00A2768D"/>
    <w:rsid w:val="00A409F8"/>
    <w:rsid w:val="00A42912"/>
    <w:rsid w:val="00A5242E"/>
    <w:rsid w:val="00A61B14"/>
    <w:rsid w:val="00A72E9D"/>
    <w:rsid w:val="00AA4990"/>
    <w:rsid w:val="00AA7B19"/>
    <w:rsid w:val="00AE011D"/>
    <w:rsid w:val="00AE5848"/>
    <w:rsid w:val="00AE7EC5"/>
    <w:rsid w:val="00B05648"/>
    <w:rsid w:val="00B078A6"/>
    <w:rsid w:val="00B205FE"/>
    <w:rsid w:val="00B44DDE"/>
    <w:rsid w:val="00B47CCF"/>
    <w:rsid w:val="00B53903"/>
    <w:rsid w:val="00B61241"/>
    <w:rsid w:val="00BA5F64"/>
    <w:rsid w:val="00BC76F6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55F9"/>
    <w:rsid w:val="00C5797D"/>
    <w:rsid w:val="00C73A4D"/>
    <w:rsid w:val="00C82178"/>
    <w:rsid w:val="00C95493"/>
    <w:rsid w:val="00CA5252"/>
    <w:rsid w:val="00CC32E8"/>
    <w:rsid w:val="00CD452A"/>
    <w:rsid w:val="00CD6F00"/>
    <w:rsid w:val="00CF4871"/>
    <w:rsid w:val="00D1193A"/>
    <w:rsid w:val="00D14B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C251B"/>
    <w:rsid w:val="00DD05D6"/>
    <w:rsid w:val="00DE5AAC"/>
    <w:rsid w:val="00DF7A56"/>
    <w:rsid w:val="00E00D91"/>
    <w:rsid w:val="00E07E62"/>
    <w:rsid w:val="00E226A8"/>
    <w:rsid w:val="00E34E56"/>
    <w:rsid w:val="00E36CBE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46C"/>
    <w:rsid w:val="00F97CFC"/>
    <w:rsid w:val="00FA4A0F"/>
    <w:rsid w:val="00FB3299"/>
    <w:rsid w:val="00FB35EA"/>
    <w:rsid w:val="00FB3D6D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2A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2A3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A3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A3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A3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2A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2A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A3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A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A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St-722/2017</izvorni_sadrzaj>
    <derivirana_varijabla naziv="DomainObject.Predmet.OznakaBroj_1">St-722/2017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MA. DO. NI. d.o.o.</izvorni_sadrzaj>
    <derivirana_varijabla naziv="DomainObject.Predmet.ProtustrankaFormated_1">  MA. DO. NI. d.o.o.</derivirana_varijabla>
  </DomainObject.Predmet.ProtustrankaFormated>
  <DomainObject.Predmet.ProtustrankaFormatedOIB>
    <izvorni_sadrzaj>  MA. DO. NI. d.o.o., OIB 00965961968</izvorni_sadrzaj>
    <derivirana_varijabla naziv="DomainObject.Predmet.ProtustrankaFormatedOIB_1">  MA. DO. NI. d.o.o., OIB 00965961968</derivirana_varijabla>
  </DomainObject.Predmet.ProtustrankaFormatedOIB>
  <DomainObject.Predmet.ProtustrankaFormatedWithAdress>
    <izvorni_sadrzaj> MA. DO. NI. d.o.o., Hegedušićeva 16, 51000 Rijeka</izvorni_sadrzaj>
    <derivirana_varijabla naziv="DomainObject.Predmet.ProtustrankaFormatedWithAdress_1"> MA. DO. NI. d.o.o., Hegedušićeva 16, 51000 Rijeka</derivirana_varijabla>
  </DomainObject.Predmet.ProtustrankaFormatedWithAdress>
  <DomainObject.Predmet.ProtustrankaFormatedWithAdressOIB>
    <izvorni_sadrzaj> MA. DO. NI. d.o.o., OIB 00965961968, Hegedušićeva 16, 51000 Rijeka</izvorni_sadrzaj>
    <derivirana_varijabla naziv="DomainObject.Predmet.ProtustrankaFormatedWithAdressOIB_1"> MA. DO. NI. d.o.o., OIB 00965961968, Hegedušićeva 16, 51000 Rijeka</derivirana_varijabla>
  </DomainObject.Predmet.ProtustrankaFormatedWithAdressOIB>
  <DomainObject.Predmet.ProtustrankaWithAdress>
    <izvorni_sadrzaj>MA. DO. NI. d.o.o. Hegedušićeva 16, 51000 Rijeka</izvorni_sadrzaj>
    <derivirana_varijabla naziv="DomainObject.Predmet.ProtustrankaWithAdress_1">MA. DO. NI. d.o.o. Hegedušićeva 16, 51000 Rijeka</derivirana_varijabla>
  </DomainObject.Predmet.ProtustrankaWithAdress>
  <DomainObject.Predmet.ProtustrankaWithAdressOIB>
    <izvorni_sadrzaj>MA. DO. NI. d.o.o., OIB 00965961968, Hegedušićeva 16, 51000 Rijeka</izvorni_sadrzaj>
    <derivirana_varijabla naziv="DomainObject.Predmet.ProtustrankaWithAdressOIB_1">MA. DO. NI. d.o.o., OIB 00965961968, Hegedušićeva 16, 51000 Rijeka</derivirana_varijabla>
  </DomainObject.Predmet.ProtustrankaWithAdressOIB>
  <DomainObject.Predmet.ProtustrankaNazivFormated>
    <izvorni_sadrzaj>MA. DO. NI. d.o.o.</izvorni_sadrzaj>
    <derivirana_varijabla naziv="DomainObject.Predmet.ProtustrankaNazivFormated_1">MA. DO. NI. d.o.o.</derivirana_varijabla>
  </DomainObject.Predmet.ProtustrankaNazivFormated>
  <DomainObject.Predmet.ProtustrankaNazivFormatedOIB>
    <izvorni_sadrzaj>MA. DO. NI. d.o.o., OIB 00965961968</izvorni_sadrzaj>
    <derivirana_varijabla naziv="DomainObject.Predmet.ProtustrankaNazivFormatedOIB_1">MA. DO. NI. d.o.o., OIB 00965961968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MA. DO. NI. d.o.o.</item>
    </izvorni_sadrzaj>
    <derivirana_varijabla naziv="DomainObject.Predmet.ProtuStrankaListFormated_1">
      <item>MA. DO. NI. d.o.o.</item>
    </derivirana_varijabla>
  </DomainObject.Predmet.ProtuStrankaListFormated>
  <DomainObject.Predmet.ProtuStrankaListFormatedOIB>
    <izvorni_sadrzaj>
      <item>MA. DO. NI. d.o.o., OIB 00965961968</item>
    </izvorni_sadrzaj>
    <derivirana_varijabla naziv="DomainObject.Predmet.ProtuStrankaListFormatedOIB_1">
      <item>MA. DO. NI. d.o.o., OIB 00965961968</item>
    </derivirana_varijabla>
  </DomainObject.Predmet.ProtuStrankaListFormatedOIB>
  <DomainObject.Predmet.ProtuStrankaListFormatedWithAdress>
    <izvorni_sadrzaj>
      <item>MA. DO. NI. d.o.o., Hegedušićeva 16, 51000 Rijeka</item>
    </izvorni_sadrzaj>
    <derivirana_varijabla naziv="DomainObject.Predmet.ProtuStrankaListFormatedWithAdress_1">
      <item>MA. DO. NI. d.o.o., Hegedušićeva 16, 51000 Rijeka</item>
    </derivirana_varijabla>
  </DomainObject.Predmet.ProtuStrankaListFormatedWithAdress>
  <DomainObject.Predmet.ProtuStrankaListFormatedWithAdressOIB>
    <izvorni_sadrzaj>
      <item>MA. DO. NI. d.o.o., OIB 00965961968, Hegedušićeva 16, 51000 Rijeka</item>
    </izvorni_sadrzaj>
    <derivirana_varijabla naziv="DomainObject.Predmet.ProtuStrankaListFormatedWithAdressOIB_1">
      <item>MA. DO. NI. d.o.o., OIB 00965961968, Hegedušićeva 16, 51000 Rijeka</item>
    </derivirana_varijabla>
  </DomainObject.Predmet.ProtuStrankaListFormatedWithAdressOIB>
  <DomainObject.Predmet.ProtuStrankaListNazivFormated>
    <izvorni_sadrzaj>
      <item>MA. DO. NI. d.o.o.</item>
    </izvorni_sadrzaj>
    <derivirana_varijabla naziv="DomainObject.Predmet.ProtuStrankaListNazivFormated_1">
      <item>MA. DO. NI. d.o.o.</item>
    </derivirana_varijabla>
  </DomainObject.Predmet.ProtuStrankaListNazivFormated>
  <DomainObject.Predmet.ProtuStrankaListNazivFormatedOIB>
    <izvorni_sadrzaj>
      <item>MA. DO. NI. d.o.o., OIB 00965961968</item>
    </izvorni_sadrzaj>
    <derivirana_varijabla naziv="DomainObject.Predmet.ProtuStrankaListNazivFormatedOIB_1">
      <item>MA. DO. NI. d.o.o., OIB 00965961968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MA. DO. NI. d.o.o.</izvorni_sadrzaj>
    <derivirana_varijabla naziv="DomainObject.Predmet.ProtustrankaIDrugi_1">MA. DO. NI.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MA. DO. NI. d.o.o., OIB 00965961968, Hegedušićeva 16, 51000 Rijeka</izvorni_sadrzaj>
    <derivirana_varijabla naziv="DomainObject.Predmet.ProtustrankaIDrugiAdressOIB_1">MA. DO. NI. d.o.o., OIB 00965961968, Hegedušićeva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MA. DO. NI. d.o.o.</item>
    </izvorni_sadrzaj>
    <derivirana_varijabla naziv="DomainObject.Predmet.SudioniciListNaziv_1">
      <item>FINA  Rijeka</item>
      <item>MA. DO. NI. d.o.o.</item>
    </derivirana_varijabla>
  </DomainObject.Predmet.SudioniciListNaziv>
  <DomainObject.Predmet.SudioniciListAdressOIB>
    <izvorni_sadrzaj>
      <item>FINA  Rijeka, OIB 85821130368, Frana Kurelca 8,51000 Rijeka</item>
      <item>MA. DO. NI. d.o.o., OIB 00965961968, Hegedušićeva 16,51000 Rijeka</item>
    </izvorni_sadrzaj>
    <derivirana_varijabla naziv="DomainObject.Predmet.SudioniciListAdressOIB_1">
      <item>FINA  Rijeka, OIB 85821130368, Frana Kurelca 8,51000 Rijeka</item>
      <item>MA. DO. NI. d.o.o., OIB 00965961968, Hegedušićeva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00965961968</item>
    </izvorni_sadrzaj>
    <derivirana_varijabla naziv="DomainObject.Predmet.SudioniciListNazivOIB_1">
      <item>, OIB 85821130368</item>
      <item>, OIB 00965961968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BC1D95-13AF-4A7E-B139-416E044BC9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2554</properties:Characters>
  <properties:Lines>83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2018-04-03T05:50:00Z</dcterms:created>
  <dc:creator>Sanela Uzelac</dc:creator>
  <cp:lastModifiedBy>Sanela Uzelac</cp:lastModifiedBy>
  <cp:lastPrinted>2018-04-12T07:22:00Z</cp:lastPrinted>
  <dcterms:modified xmlns:xsi="http://www.w3.org/2001/XMLSchema-instance" xsi:type="dcterms:W3CDTF">2018-04-12T07:23:00Z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(722 17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