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1a4a" w14:paraId="a781a4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546880">
        <w:rPr>
          <w:rFonts w:hAnsi="Times New Roman" w:ascii="Times New Roman"/>
          <w:szCs w:val="24"/>
          <w:lang w:val="hr-HR"/>
        </w:rPr>
        <w:t>L.E.G. UGOSTITELJSTVO j.d.o.o. za savjetovanje i usluge, OIB: 55148699511, Velika Gorica (Velika Gorica), Kralja D. Zvonimira 24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546880">
        <w:rPr>
          <w:rFonts w:hAnsi="Times New Roman" w:ascii="Times New Roman"/>
          <w:szCs w:val="24"/>
          <w:lang w:val="hr-HR"/>
        </w:rPr>
        <w:t>L.E.G. UGOSTITELJSTVO j.d.o.o. za savjetovanje i usluge, OIB: 55148699511, Velika Gorica (Velika Gorica), Kralja D. Zvonimira 24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546880">
        <w:rPr>
          <w:rFonts w:hAnsi="Times New Roman" w:ascii="Times New Roman"/>
          <w:b/>
          <w:szCs w:val="24"/>
          <w:lang w:val="hr-HR"/>
        </w:rPr>
        <w:t>3113</w:t>
      </w:r>
      <w:r w:rsidR="00F9693A" w:rsidRPr="00F9693A">
        <w:rPr>
          <w:rFonts w:hAnsi="Times New Roman" w:ascii="Times New Roman"/>
          <w:b/>
          <w:szCs w:val="24"/>
          <w:lang w:val="hr-HR"/>
        </w:rPr>
        <w:t>16.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DF617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DF617F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F617F" w:rsidP="00324504" w:rsidR="00DF617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F617F" w:rsidP="00324504" w:rsidR="00DF617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DF617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546880">
      <w:rPr>
        <w:rFonts w:hAnsi="Times New Roman" w:ascii="Times New Roman"/>
        <w:szCs w:val="24"/>
        <w:lang w:val="hr-HR"/>
      </w:rPr>
      <w:t>3113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46880">
      <w:rPr>
        <w:rFonts w:hAnsi="Times New Roman" w:ascii="Times New Roman"/>
        <w:szCs w:val="24"/>
        <w:lang w:val="hr-HR"/>
      </w:rPr>
      <w:t>3113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A7FBD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394B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6880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4FE6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1D9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4B3A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DF617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3CC3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693A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1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St-3113/2016</izvorni_sadrzaj>
    <derivirana_varijabla naziv="DomainObject.Predmet.OznakaBroj_1">St-3113/2016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L.E.G. UGOSTITELJSTVO j.d.o.o. za savjetovanje i usluge zastupanog po punomoćniku Danijela-ela Krajačić</izvorni_sadrzaj>
    <derivirana_varijabla naziv="DomainObject.Predmet.ProtustrankaFormated_1">  L.E.G. UGOSTITELJSTVO j.d.o.o. za savjetovanje i usluge zastupanog po punomoćniku Danijela-ela Krajačić</derivirana_varijabla>
  </DomainObject.Predmet.ProtustrankaFormated>
  <DomainObject.Predmet.ProtustrankaFormatedOIB>
    <izvorni_sadrzaj>  L.E.G. UGOSTITELJSTVO j.d.o.o. za savjetovanje i usluge, OIB 55148699511 zastupanog po punomoćniku Danijela-ela Krajačić</izvorni_sadrzaj>
    <derivirana_varijabla naziv="DomainObject.Predmet.ProtustrankaFormatedOIB_1">  L.E.G. UGOSTITELJSTVO j.d.o.o. za savjetovanje i usluge, OIB 55148699511 zastupanog po punomoćniku Danijela-ela Krajačić</derivirana_varijabla>
  </DomainObject.Predmet.ProtustrankaFormatedOIB>
  <DomainObject.Predmet.ProtustrankaFormatedWithAdress>
    <izvorni_sadrzaj> L.E.G. UGOSTITELJSTVO j.d.o.o. za savjetovanje i usluge, Kralja D. Zvonimira 24, 10410 Velika Gorica zastupanog po punomoćniku Danijela-ela Krajačić</izvorni_sadrzaj>
    <derivirana_varijabla naziv="DomainObject.Predmet.ProtustrankaFormatedWithAdress_1"> L.E.G. UGOSTITELJSTVO j.d.o.o. za savjetovanje i usluge, Kralja D. Zvonimira 24, 10410 Velika Gorica zastupanog po punomoćniku Danijela-ela Krajačić</derivirana_varijabla>
  </DomainObject.Predmet.ProtustrankaFormatedWithAdress>
  <DomainObject.Predmet.ProtustrankaFormatedWithAdressOIB>
    <izvorni_sadrzaj> L.E.G. UGOSTITELJSTVO j.d.o.o. za savjetovanje i usluge, OIB 55148699511, Kralja D. Zvonimira 24, 10410 Velika Gorica zastupanog po punomoćniku Danijela-ela Krajačić</izvorni_sadrzaj>
    <derivirana_varijabla naziv="DomainObject.Predmet.ProtustrankaFormatedWithAdressOIB_1"> L.E.G. UGOSTITELJSTVO j.d.o.o. za savjetovanje i usluge, OIB 55148699511, Kralja D. Zvonimira 24, 10410 Velika Gorica zastupanog po punomoćniku Danijela-ela Krajačić</derivirana_varijabla>
  </DomainObject.Predmet.ProtustrankaFormatedWithAdressOIB>
  <DomainObject.Predmet.ProtustrankaWithAdress>
    <izvorni_sadrzaj>L.E.G. UGOSTITELJSTVO j.d.o.o. za savjetovanje i usluge Kralja D. Zvonimira 24, 10410 Velika Gorica</izvorni_sadrzaj>
    <derivirana_varijabla naziv="DomainObject.Predmet.ProtustrankaWithAdress_1">L.E.G. UGOSTITELJSTVO j.d.o.o. za savjetovanje i usluge Kralja D. Zvonimira 24, 10410 Velika Gorica</derivirana_varijabla>
  </DomainObject.Predmet.ProtustrankaWithAdress>
  <DomainObject.Predmet.ProtustrankaWithAdressOIB>
    <izvorni_sadrzaj>L.E.G. UGOSTITELJSTVO j.d.o.o. za savjetovanje i usluge, OIB 55148699511, Kralja D. Zvonimira 24, 10410 Velika Gorica</izvorni_sadrzaj>
    <derivirana_varijabla naziv="DomainObject.Predmet.ProtustrankaWithAdressOIB_1">L.E.G. UGOSTITELJSTVO j.d.o.o. za savjetovanje i usluge, OIB 55148699511, Kralja D. Zvonimira 24, 10410 Velika Gorica</derivirana_varijabla>
  </DomainObject.Predmet.ProtustrankaWithAdressOIB>
  <DomainObject.Predmet.ProtustrankaNazivFormated>
    <izvorni_sadrzaj>L.E.G. UGOSTITELJSTVO j.d.o.o. za savjetovanje i usluge</izvorni_sadrzaj>
    <derivirana_varijabla naziv="DomainObject.Predmet.ProtustrankaNazivFormated_1">L.E.G. UGOSTITELJSTVO j.d.o.o. za savjetovanje i usluge</derivirana_varijabla>
  </DomainObject.Predmet.ProtustrankaNazivFormated>
  <DomainObject.Predmet.ProtustrankaNazivFormatedOIB>
    <izvorni_sadrzaj>L.E.G. UGOSTITELJSTVO j.d.o.o. za savjetovanje i usluge, OIB 55148699511</izvorni_sadrzaj>
    <derivirana_varijabla naziv="DomainObject.Predmet.ProtustrankaNazivFormatedOIB_1">L.E.G. UGOSTITELJSTVO j.d.o.o. za savjetovanje i usluge, OIB 55148699511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L.E.G. UGOSTITELJSTVO j.d.o.o. za savjetovanje i usluge zastupanog po punomoćniku Danijela-ela Krajačić</item>
    </izvorni_sadrzaj>
    <derivirana_varijabla naziv="DomainObject.Predmet.ProtuStrankaListFormated_1">
      <item>L.E.G. UGOSTITELJSTVO j.d.o.o. za savjetovanje i usluge zastupanog po punomoćniku Danijela-ela Krajačić</item>
    </derivirana_varijabla>
  </DomainObject.Predmet.ProtuStrankaListFormated>
  <DomainObject.Predmet.ProtuStrankaListFormatedOIB>
    <izvorni_sadrzaj>
      <item>L.E.G. UGOSTITELJSTVO j.d.o.o. za savjetovanje i usluge, OIB 55148699511 zastupanog po punomoćniku Danijela-ela Krajačić</item>
    </izvorni_sadrzaj>
    <derivirana_varijabla naziv="DomainObject.Predmet.ProtuStrankaListFormatedOIB_1">
      <item>L.E.G. UGOSTITELJSTVO j.d.o.o. za savjetovanje i usluge, OIB 55148699511 zastupanog po punomoćniku Danijela-ela Krajačić</item>
    </derivirana_varijabla>
  </DomainObject.Predmet.ProtuStrankaListFormatedOIB>
  <DomainObject.Predmet.ProtuStrankaListFormatedWithAdress>
    <izvorni_sadrzaj>
      <item>L.E.G. UGOSTITELJSTVO j.d.o.o. za savjetovanje i usluge, Kralja D. Zvonimira 24, 10410 Velika Gorica zastupanog po punomoćniku Danijela-ela Krajačić</item>
    </izvorni_sadrzaj>
    <derivirana_varijabla naziv="DomainObject.Predmet.ProtuStrankaListFormatedWithAdress_1">
      <item>L.E.G. UGOSTITELJSTVO j.d.o.o. za savjetovanje i usluge, Kralja D. Zvonimira 24, 10410 Velika Gorica zastupanog po punomoćniku Danijela-ela Krajačić</item>
    </derivirana_varijabla>
  </DomainObject.Predmet.ProtuStrankaListFormatedWithAdress>
  <DomainObject.Predmet.ProtuStrankaListFormatedWithAdressOIB>
    <izvorni_sadrzaj>
      <item>L.E.G. UGOSTITELJSTVO j.d.o.o. za savjetovanje i usluge, OIB 55148699511, Kralja D. Zvonimira 24, 10410 Velika Gorica zastupanog po punomoćniku Danijela-ela Krajačić</item>
    </izvorni_sadrzaj>
    <derivirana_varijabla naziv="DomainObject.Predmet.ProtuStrankaListFormatedWithAdressOIB_1">
      <item>L.E.G. UGOSTITELJSTVO j.d.o.o. za savjetovanje i usluge, OIB 55148699511, Kralja D. Zvonimira 24, 10410 Velika Gorica zastupanog po punomoćniku Danijela-ela Krajačić</item>
    </derivirana_varijabla>
  </DomainObject.Predmet.ProtuStrankaListFormatedWithAdressOIB>
  <DomainObject.Predmet.ProtuStrankaListNazivFormated>
    <izvorni_sadrzaj>
      <item>L.E.G. UGOSTITELJSTVO j.d.o.o. za savjetovanje i usluge</item>
    </izvorni_sadrzaj>
    <derivirana_varijabla naziv="DomainObject.Predmet.ProtuStrankaListNazivFormated_1">
      <item>L.E.G. UGOSTITELJSTVO j.d.o.o. za savjetovanje i usluge</item>
    </derivirana_varijabla>
  </DomainObject.Predmet.ProtuStrankaListNazivFormated>
  <DomainObject.Predmet.ProtuStrankaListNazivFormatedOIB>
    <izvorni_sadrzaj>
      <item>L.E.G. UGOSTITELJSTVO j.d.o.o. za savjetovanje i usluge, OIB 55148699511</item>
    </izvorni_sadrzaj>
    <derivirana_varijabla naziv="DomainObject.Predmet.ProtuStrankaListNazivFormatedOIB_1">
      <item>L.E.G. UGOSTITELJSTVO j.d.o.o. za savjetovanje i usluge, OIB 55148699511</item>
    </derivirana_varijabla>
  </DomainObject.Predmet.ProtuStrankaListNazivFormatedOIB>
  <DomainObject.Predmet.OstaliListFormated>
    <izvorni_sadrzaj>
      <item>Danijela-ela Krajačić punomoćnik sudionika u postupku L.E.G. UGOSTITELJSTVO j.d.o.o. za savjetovanje i usluge</item>
    </izvorni_sadrzaj>
    <derivirana_varijabla naziv="DomainObject.Predmet.OstaliListFormated_1">
      <item>Danijela-ela Krajačić punomoćnik sudionika u postupku L.E.G. UGOSTITELJSTVO j.d.o.o. za savjetovanje i usluge</item>
    </derivirana_varijabla>
  </DomainObject.Predmet.OstaliListFormated>
  <DomainObject.Predmet.OstaliListFormatedOIB>
    <izvorni_sadrzaj>
      <item>Danijela-ela Krajačić, OIB 49285295325 punomoćnik sudionika u postupku L.E.G. UGOSTITELJSTVO j.d.o.o. za savjetovanje i usluge</item>
    </izvorni_sadrzaj>
    <derivirana_varijabla naziv="DomainObject.Predmet.OstaliListFormatedOIB_1">
      <item>Danijela-ela Krajačić, OIB 49285295325 punomoćnik sudionika u postupku L.E.G. UGOSTITELJSTVO j.d.o.o. za savjetovanje i usluge</item>
    </derivirana_varijabla>
  </DomainObject.Predmet.OstaliListFormatedOIB>
  <DomainObject.Predmet.OstaliListFormatedWithAdress>
    <izvorni_sadrzaj>
      <item>Danijela-ela Krajačić, Kralja D. Zvonimira 24, 10410 Velika Gorica punomoćnik sudionika u postupku L.E.G. UGOSTITELJSTVO j.d.o.o. za savjetovanje i usluge</item>
    </izvorni_sadrzaj>
    <derivirana_varijabla naziv="DomainObject.Predmet.OstaliListFormatedWithAdress_1">
      <item>Danijela-ela Krajačić, Kralja D. Zvonimira 24, 10410 Velika Gorica punomoćnik sudionika u postupku L.E.G. UGOSTITELJSTVO j.d.o.o. za savjetovanje i usluge</item>
    </derivirana_varijabla>
  </DomainObject.Predmet.OstaliListFormatedWithAdress>
  <DomainObject.Predmet.OstaliListFormatedWithAdressOIB>
    <izvorni_sadrzaj>
      <item>Danijela-ela Krajačić, OIB 49285295325, Kralja D. Zvonimira 24, 10410 Velika Gorica punomoćnik sudionika u postupku L.E.G. UGOSTITELJSTVO j.d.o.o. za savjetovanje i usluge</item>
    </izvorni_sadrzaj>
    <derivirana_varijabla naziv="DomainObject.Predmet.OstaliListFormatedWithAdressOIB_1">
      <item>Danijela-ela Krajačić, OIB 49285295325, Kralja D. Zvonimira 24, 10410 Velika Gorica punomoćnik sudionika u postupku L.E.G. UGOSTITELJSTVO j.d.o.o. za savjetovanje i usluge</item>
    </derivirana_varijabla>
  </DomainObject.Predmet.OstaliListFormatedWithAdressOIB>
  <DomainObject.Predmet.OstaliListNazivFormated>
    <izvorni_sadrzaj>
      <item>Danijela-ela Krajačić</item>
    </izvorni_sadrzaj>
    <derivirana_varijabla naziv="DomainObject.Predmet.OstaliListNazivFormated_1">
      <item>Danijela-ela Krajačić</item>
    </derivirana_varijabla>
  </DomainObject.Predmet.OstaliListNazivFormated>
  <DomainObject.Predmet.OstaliListNazivFormatedOIB>
    <izvorni_sadrzaj>
      <item>Danijela-ela Krajačić, OIB 49285295325</item>
    </izvorni_sadrzaj>
    <derivirana_varijabla naziv="DomainObject.Predmet.OstaliListNazivFormatedOIB_1">
      <item>Danijela-ela Krajačić, OIB 49285295325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L.E.G. UGOSTITELJSTVO j.d.o.o. za savjetovanje i usluge</izvorni_sadrzaj>
    <derivirana_varijabla naziv="DomainObject.Predmet.ProtustrankaIDrugi_1">L.E.G. UGOSTITELJSTVO j.d.o.o.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L.E.G. UGOSTITELJSTVO j.d.o.o. za savjetovanje i usluge, OIB 55148699511, Kralja D. Zvonimira 24, 10410 Velika Gorica</izvorni_sadrzaj>
    <derivirana_varijabla naziv="DomainObject.Predmet.ProtustrankaIDrugiAdressOIB_1">L.E.G. UGOSTITELJSTVO j.d.o.o. za savjetovanje i usluge, OIB 55148699511, Kralja D. Zvonimira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L.E.G. UGOSTITELJSTVO j.d.o.o. za savjetovanje i usluge</item>
      <item>Danijela-ela Krajačić</item>
    </izvorni_sadrzaj>
    <derivirana_varijabla naziv="DomainObject.Predmet.SudioniciListNaziv_1">
      <item>FINA Regionalni centar Zagreb</item>
      <item>L.E.G. UGOSTITELJSTVO j.d.o.o. za savjetovanje i usluge</item>
      <item>Danijela-ela Krajačić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L.E.G. UGOSTITELJSTVO j.d.o.o. za savjetovanje i usluge, OIB 55148699511, Kralja D. Zvonimira 24,10410 Velika Gorica</item>
      <item>Danijela-ela Krajačić, OIB 49285295325, Kralja D. Zvonimira 24,10410 Velika Gorica</item>
    </izvorni_sadrzaj>
    <derivirana_varijabla naziv="DomainObject.Predmet.SudioniciListAdressOIB_1">
      <item>FINA Regionalni centar Zagreb, OIB 85821130368, Trg svibanjskih žrtava 1995. 1,10000 Zagreb</item>
      <item>L.E.G. UGOSTITELJSTVO j.d.o.o. za savjetovanje i usluge, OIB 55148699511, Kralja D. Zvonimira 24,10410 Velika Gorica</item>
      <item>Danijela-ela Krajačić, OIB 49285295325, Kralja D. Zvonimira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55148699511</item>
      <item>, OIB 49285295325</item>
    </izvorni_sadrzaj>
    <derivirana_varijabla naziv="DomainObject.Predmet.SudioniciListNazivOIB_1">
      <item>, OIB 85821130368</item>
      <item>, OIB 55148699511</item>
      <item>, OIB 49285295325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2965</properties:Characters>
  <properties:Lines>78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2017-10-05T08:41:00Z</dcterms:created>
  <dc:creator>rsticn</dc:creator>
  <cp:lastModifiedBy>Monika Grbac</cp:lastModifiedBy>
  <cp:lastPrinted>2017-10-04T11:25:00Z</cp:lastPrinted>
  <dcterms:modified xmlns:xsi="http://www.w3.org/2001/XMLSchema-instance" xsi:type="dcterms:W3CDTF">2017-10-05T08:43:00Z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