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806a" w14:paraId="e0f806a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466FE8">
        <w:rPr>
          <w:szCs w:val="24"/>
          <w:lang w:val="hr-HR"/>
        </w:rPr>
        <w:t>951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1B0828">
        <w:rPr>
          <w:lang w:val="hr-HR"/>
        </w:rPr>
        <w:t xml:space="preserve">AGS SPORT društvo s ograničenom odgovornošću za usluge i trgovinu, Zagreb, Matije Divkovića 25, </w:t>
      </w:r>
      <w:r w:rsidR="001B0828" w:rsidRPr="000664E3">
        <w:rPr>
          <w:lang w:val="hr-HR"/>
        </w:rPr>
        <w:t>MB</w:t>
      </w:r>
      <w:r w:rsidR="001B0828">
        <w:rPr>
          <w:lang w:val="hr-HR"/>
        </w:rPr>
        <w:t>S: 080770267, OIB: 98763130296</w:t>
      </w:r>
      <w:r>
        <w:rPr>
          <w:lang w:val="hr-HR"/>
        </w:rPr>
        <w:t xml:space="preserve">, dana </w:t>
      </w:r>
      <w:r w:rsidR="00954E36">
        <w:rPr>
          <w:lang w:val="hr-HR"/>
        </w:rPr>
        <w:t>10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1B0828">
        <w:rPr>
          <w:lang w:val="hr-HR"/>
        </w:rPr>
        <w:t xml:space="preserve">AGS SPORT društvo s ograničenom odgovornošću za usluge i trgovinu, Zagreb, Matije Divkovića 25, </w:t>
      </w:r>
      <w:r w:rsidR="001B0828" w:rsidRPr="000664E3">
        <w:rPr>
          <w:lang w:val="hr-HR"/>
        </w:rPr>
        <w:t>MB</w:t>
      </w:r>
      <w:r w:rsidR="001B0828">
        <w:rPr>
          <w:lang w:val="hr-HR"/>
        </w:rPr>
        <w:t>S: 080770267, OIB: 98763130296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22039A">
        <w:rPr>
          <w:szCs w:val="24"/>
          <w:lang w:val="hr-HR"/>
        </w:rPr>
        <w:t>MILAN BARIŠA OBRADOVIĆ, Sveta Nedelja, Srebrnjak 20B, OIB:45619494339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1B0828">
        <w:rPr>
          <w:lang w:val="hr-HR"/>
        </w:rPr>
        <w:t xml:space="preserve">AGS SPORT društvo s ograničenom odgovornošću za usluge i trgovinu, Zagreb, Matije Divkovića 25, </w:t>
      </w:r>
      <w:r w:rsidR="001B0828" w:rsidRPr="000664E3">
        <w:rPr>
          <w:lang w:val="hr-HR"/>
        </w:rPr>
        <w:t>MB</w:t>
      </w:r>
      <w:r w:rsidR="001B0828">
        <w:rPr>
          <w:lang w:val="hr-HR"/>
        </w:rPr>
        <w:t>S: 080770267, OIB: 98763130296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2039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466FE8">
        <w:rPr>
          <w:szCs w:val="24"/>
          <w:lang w:val="hr-HR"/>
        </w:rPr>
        <w:t>951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A228EF">
        <w:rPr>
          <w:szCs w:val="24"/>
          <w:lang w:val="hr-HR"/>
        </w:rPr>
        <w:t>06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76D20"/>
    <w:rsid w:val="0008064A"/>
    <w:rsid w:val="000E4C4F"/>
    <w:rsid w:val="000E5844"/>
    <w:rsid w:val="000F6567"/>
    <w:rsid w:val="000F7662"/>
    <w:rsid w:val="000F7F3F"/>
    <w:rsid w:val="001277DF"/>
    <w:rsid w:val="00174F97"/>
    <w:rsid w:val="001853BA"/>
    <w:rsid w:val="001B0828"/>
    <w:rsid w:val="001C11A2"/>
    <w:rsid w:val="001C58E2"/>
    <w:rsid w:val="001C5D2B"/>
    <w:rsid w:val="001F5FA1"/>
    <w:rsid w:val="0022039A"/>
    <w:rsid w:val="00221BE3"/>
    <w:rsid w:val="002240B7"/>
    <w:rsid w:val="002259B9"/>
    <w:rsid w:val="002527D0"/>
    <w:rsid w:val="002773B8"/>
    <w:rsid w:val="00281774"/>
    <w:rsid w:val="002F7716"/>
    <w:rsid w:val="003114FB"/>
    <w:rsid w:val="00315336"/>
    <w:rsid w:val="00327C2F"/>
    <w:rsid w:val="003323CC"/>
    <w:rsid w:val="00373185"/>
    <w:rsid w:val="003C095D"/>
    <w:rsid w:val="003D79F5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81190"/>
    <w:rsid w:val="006815A7"/>
    <w:rsid w:val="00686288"/>
    <w:rsid w:val="006A4860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E1D1C"/>
    <w:rsid w:val="00810A6B"/>
    <w:rsid w:val="008367D6"/>
    <w:rsid w:val="00852587"/>
    <w:rsid w:val="00865844"/>
    <w:rsid w:val="0088713A"/>
    <w:rsid w:val="00887739"/>
    <w:rsid w:val="00897F41"/>
    <w:rsid w:val="008B6A08"/>
    <w:rsid w:val="008C6094"/>
    <w:rsid w:val="008D11EB"/>
    <w:rsid w:val="008E1710"/>
    <w:rsid w:val="009151FE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A228EF"/>
    <w:rsid w:val="00A26502"/>
    <w:rsid w:val="00A34F9E"/>
    <w:rsid w:val="00A35E9B"/>
    <w:rsid w:val="00A428C4"/>
    <w:rsid w:val="00A71FB6"/>
    <w:rsid w:val="00A7224F"/>
    <w:rsid w:val="00B0375C"/>
    <w:rsid w:val="00B07175"/>
    <w:rsid w:val="00B16EB0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11EFC"/>
    <w:rsid w:val="00D45DC5"/>
    <w:rsid w:val="00D744CA"/>
    <w:rsid w:val="00D81EE5"/>
    <w:rsid w:val="00DA2A1D"/>
    <w:rsid w:val="00DC0507"/>
    <w:rsid w:val="00DD2D39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6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0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09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0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0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6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0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09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0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0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St-951/2016-3</izvorni_sadrzaj>
    <derivirana_varijabla naziv="DomainObject.Oznaka_1">St-951/2016-3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St-951/2016</izvorni_sadrzaj>
    <derivirana_varijabla naziv="DomainObject.Predmet.OznakaBroj_1">St-951/2016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AGS SPORT d.o.o. zastupanog po punomoćniku Dražen Dizdar</izvorni_sadrzaj>
    <derivirana_varijabla naziv="DomainObject.Predmet.ProtustrankaFormated_1">  AGS SPORT d.o.o. zastupanog po punomoćniku Dražen Dizdar</derivirana_varijabla>
  </DomainObject.Predmet.ProtustrankaFormated>
  <DomainObject.Predmet.ProtustrankaFormatedOIB>
    <izvorni_sadrzaj>  AGS SPORT d.o.o., OIB 98763130296 zastupanog po punomoćniku Dražen Dizdar</izvorni_sadrzaj>
    <derivirana_varijabla naziv="DomainObject.Predmet.ProtustrankaFormatedOIB_1">  AGS SPORT d.o.o., OIB 98763130296 zastupanog po punomoćniku Dražen Dizdar</derivirana_varijabla>
  </DomainObject.Predmet.ProtustrankaFormatedOIB>
  <DomainObject.Predmet.ProtustrankaFormatedWithAdress>
    <izvorni_sadrzaj> AGS SPORT d.o.o., Matije Divkovića 25, 10000 Zagreb zastupanog po punomoćniku Dražen Dizdar</izvorni_sadrzaj>
    <derivirana_varijabla naziv="DomainObject.Predmet.ProtustrankaFormatedWithAdress_1"> AGS SPORT d.o.o., Matije Divkovića 25, 10000 Zagreb zastupanog po punomoćniku Dražen Dizdar</derivirana_varijabla>
  </DomainObject.Predmet.ProtustrankaFormatedWithAdress>
  <DomainObject.Predmet.ProtustrankaFormatedWithAdressOIB>
    <izvorni_sadrzaj> AGS SPORT d.o.o., OIB 98763130296, Matije Divkovića 25, 10000 Zagreb zastupanog po punomoćniku Dražen Dizdar</izvorni_sadrzaj>
    <derivirana_varijabla naziv="DomainObject.Predmet.ProtustrankaFormatedWithAdressOIB_1"> AGS SPORT d.o.o., OIB 98763130296, Matije Divkovića 25, 10000 Zagreb zastupanog po punomoćniku Dražen Dizdar</derivirana_varijabla>
  </DomainObject.Predmet.ProtustrankaFormatedWithAdressOIB>
  <DomainObject.Predmet.ProtustrankaWithAdress>
    <izvorni_sadrzaj>AGS SPORT d.o.o. Matije Divkovića 25, 10000 Zagreb</izvorni_sadrzaj>
    <derivirana_varijabla naziv="DomainObject.Predmet.ProtustrankaWithAdress_1">AGS SPORT d.o.o. Matije Divkovića 25, 10000 Zagreb</derivirana_varijabla>
  </DomainObject.Predmet.ProtustrankaWithAdress>
  <DomainObject.Predmet.ProtustrankaWithAdressOIB>
    <izvorni_sadrzaj>AGS SPORT d.o.o., OIB 98763130296, Matije Divkovića 25, 10000 Zagreb</izvorni_sadrzaj>
    <derivirana_varijabla naziv="DomainObject.Predmet.ProtustrankaWithAdressOIB_1">AGS SPORT d.o.o., OIB 98763130296, Matije Divkovića 25, 10000 Zagreb</derivirana_varijabla>
  </DomainObject.Predmet.ProtustrankaWithAdressOIB>
  <DomainObject.Predmet.ProtustrankaNazivFormated>
    <izvorni_sadrzaj>AGS SPORT d.o.o.</izvorni_sadrzaj>
    <derivirana_varijabla naziv="DomainObject.Predmet.ProtustrankaNazivFormated_1">AGS SPORT d.o.o.</derivirana_varijabla>
  </DomainObject.Predmet.ProtustrankaNazivFormated>
  <DomainObject.Predmet.ProtustrankaNazivFormatedOIB>
    <izvorni_sadrzaj>AGS SPORT d.o.o., OIB 98763130296</izvorni_sadrzaj>
    <derivirana_varijabla naziv="DomainObject.Predmet.ProtustrankaNazivFormatedOIB_1">AGS SPORT d.o.o., OIB 98763130296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AGS SPORT d.o.o. zastupanog po punomoćniku Dražen Dizdar</item>
    </izvorni_sadrzaj>
    <derivirana_varijabla naziv="DomainObject.Predmet.ProtuStrankaListFormated_1">
      <item>AGS SPORT d.o.o. zastupanog po punomoćniku Dražen Dizdar</item>
    </derivirana_varijabla>
  </DomainObject.Predmet.ProtuStrankaListFormated>
  <DomainObject.Predmet.ProtuStrankaListFormatedOIB>
    <izvorni_sadrzaj>
      <item>AGS SPORT d.o.o., OIB 98763130296 zastupanog po punomoćniku Dražen Dizdar</item>
    </izvorni_sadrzaj>
    <derivirana_varijabla naziv="DomainObject.Predmet.ProtuStrankaListFormatedOIB_1">
      <item>AGS SPORT d.o.o., OIB 98763130296 zastupanog po punomoćniku Dražen Dizdar</item>
    </derivirana_varijabla>
  </DomainObject.Predmet.ProtuStrankaListFormatedOIB>
  <DomainObject.Predmet.ProtuStrankaListFormatedWithAdress>
    <izvorni_sadrzaj>
      <item>AGS SPORT d.o.o., Matije Divkovića 25, 10000 Zagreb zastupanog po punomoćniku Dražen Dizdar</item>
    </izvorni_sadrzaj>
    <derivirana_varijabla naziv="DomainObject.Predmet.ProtuStrankaListFormatedWithAdress_1">
      <item>AGS SPORT d.o.o., Matije Divkovića 25, 10000 Zagreb zastupanog po punomoćniku Dražen Dizdar</item>
    </derivirana_varijabla>
  </DomainObject.Predmet.ProtuStrankaListFormatedWithAdress>
  <DomainObject.Predmet.ProtuStrankaListFormatedWithAdressOIB>
    <izvorni_sadrzaj>
      <item>AGS SPORT d.o.o., OIB 98763130296, Matije Divkovića 25, 10000 Zagreb zastupanog po punomoćniku Dražen Dizdar</item>
    </izvorni_sadrzaj>
    <derivirana_varijabla naziv="DomainObject.Predmet.ProtuStrankaListFormatedWithAdressOIB_1">
      <item>AGS SPORT d.o.o., OIB 98763130296, Matije Divkovića 25, 10000 Zagreb zastupanog po punomoćniku Dražen Dizdar</item>
    </derivirana_varijabla>
  </DomainObject.Predmet.ProtuStrankaListFormatedWithAdressOIB>
  <DomainObject.Predmet.ProtuStrankaListNazivFormated>
    <izvorni_sadrzaj>
      <item>AGS SPORT d.o.o.</item>
    </izvorni_sadrzaj>
    <derivirana_varijabla naziv="DomainObject.Predmet.ProtuStrankaListNazivFormated_1">
      <item>AGS SPORT d.o.o.</item>
    </derivirana_varijabla>
  </DomainObject.Predmet.ProtuStrankaListNazivFormated>
  <DomainObject.Predmet.ProtuStrankaListNazivFormatedOIB>
    <izvorni_sadrzaj>
      <item>AGS SPORT d.o.o., OIB 98763130296</item>
    </izvorni_sadrzaj>
    <derivirana_varijabla naziv="DomainObject.Predmet.ProtuStrankaListNazivFormatedOIB_1">
      <item>AGS SPORT d.o.o., OIB 98763130296</item>
    </derivirana_varijabla>
  </DomainObject.Predmet.ProtuStrankaListNazivFormatedOIB>
  <DomainObject.Predmet.OstaliListFormated>
    <izvorni_sadrzaj>
      <item>Dražen Dizdar punomoćnik sudionika u postupku AGS SPORT d.o.o.</item>
    </izvorni_sadrzaj>
    <derivirana_varijabla naziv="DomainObject.Predmet.OstaliListFormated_1">
      <item>Dražen Dizdar punomoćnik sudionika u postupku AGS SPORT d.o.o.</item>
    </derivirana_varijabla>
  </DomainObject.Predmet.OstaliListFormated>
  <DomainObject.Predmet.OstaliListFormatedOIB>
    <izvorni_sadrzaj>
      <item>Dražen Dizdar, OIB 55438849661 punomoćnik sudionika u postupku AGS SPORT d.o.o.</item>
    </izvorni_sadrzaj>
    <derivirana_varijabla naziv="DomainObject.Predmet.OstaliListFormatedOIB_1">
      <item>Dražen Dizdar, OIB 55438849661 punomoćnik sudionika u postupku AGS SPORT d.o.o.</item>
    </derivirana_varijabla>
  </DomainObject.Predmet.OstaliListFormatedOIB>
  <DomainObject.Predmet.OstaliListFormatedWithAdress>
    <izvorni_sadrzaj>
      <item>Dražen Dizdar, Matije Divkovića 25, 10000 Zagreb punomoćnik sudionika u postupku AGS SPORT d.o.o.</item>
    </izvorni_sadrzaj>
    <derivirana_varijabla naziv="DomainObject.Predmet.OstaliListFormatedWithAdress_1">
      <item>Dražen Dizdar, Matije Divkovića 25, 10000 Zagreb punomoćnik sudionika u postupku AGS SPORT d.o.o.</item>
    </derivirana_varijabla>
  </DomainObject.Predmet.OstaliListFormatedWithAdress>
  <DomainObject.Predmet.OstaliListFormatedWithAdressOIB>
    <izvorni_sadrzaj>
      <item>Dražen Dizdar, OIB 55438849661, Matije Divkovića 25, 10000 Zagreb punomoćnik sudionika u postupku AGS SPORT d.o.o.</item>
    </izvorni_sadrzaj>
    <derivirana_varijabla naziv="DomainObject.Predmet.OstaliListFormatedWithAdressOIB_1">
      <item>Dražen Dizdar, OIB 55438849661, Matije Divkovića 25, 10000 Zagreb punomoćnik sudionika u postupku AGS SPORT d.o.o.</item>
    </derivirana_varijabla>
  </DomainObject.Predmet.OstaliListFormatedWithAdressOIB>
  <DomainObject.Predmet.OstaliListNazivFormated>
    <izvorni_sadrzaj>
      <item>Dražen Dizdar</item>
    </izvorni_sadrzaj>
    <derivirana_varijabla naziv="DomainObject.Predmet.OstaliListNazivFormated_1">
      <item>Dražen Dizdar</item>
    </derivirana_varijabla>
  </DomainObject.Predmet.OstaliListNazivFormated>
  <DomainObject.Predmet.OstaliListNazivFormatedOIB>
    <izvorni_sadrzaj>
      <item>Dražen Dizdar, OIB 55438849661</item>
    </izvorni_sadrzaj>
    <derivirana_varijabla naziv="DomainObject.Predmet.OstaliListNazivFormatedOIB_1">
      <item>Dražen Dizdar, OIB 55438849661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>St-951/2016-3</izvorni_sadrzaj>
    <derivirana_varijabla naziv="DomainObject.PoslovniBrojDokumenta_1">St-951/2016-3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AGS SPORT d.o.o.</izvorni_sadrzaj>
    <derivirana_varijabla naziv="DomainObject.Predmet.ProtustrankaIDrugi_1">AGS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AGS SPORT d.o.o., OIB 98763130296, Matije Divkovića 25, 10000 Zagreb</izvorni_sadrzaj>
    <derivirana_varijabla naziv="DomainObject.Predmet.ProtustrankaIDrugiAdressOIB_1">AGS SPORT d.o.o., OIB 98763130296,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AGS SPORT d.o.o.</item>
      <item>FINA Regionalni centar Zagreb</item>
      <item>Dražen Dizdar</item>
    </izvorni_sadrzaj>
    <derivirana_varijabla naziv="DomainObject.Predmet.SudioniciListNaziv_1">
      <item>AGS SPORT d.o.o.</item>
      <item>FINA Regionalni centar Zagreb</item>
      <item>Dražen Dizdar</item>
    </derivirana_varijabla>
  </DomainObject.Predmet.SudioniciListNaziv>
  <DomainObject.Predmet.SudioniciListAdressOIB>
    <izvorni_sadrzaj>
      <item>AGS SPORT d.o.o., OIB 98763130296, Matije Divkovića 25,10000 Zagreb</item>
      <item>FINA Regionalni centar Zagreb, OIB 85821130368, Trg svibanjskih žrtava 1995. 1,10000 Zagreb</item>
      <item>Dražen Dizdar, OIB 55438849661, Matije Divkovića 25,10000 Zagreb</item>
    </izvorni_sadrzaj>
    <derivirana_varijabla naziv="DomainObject.Predmet.SudioniciListAdressOIB_1">
      <item>AGS SPORT d.o.o., OIB 98763130296, Matije Divkovića 25,10000 Zagreb</item>
      <item>FINA Regionalni centar Zagreb, OIB 85821130368, Trg svibanjskih žrtava 1995. 1,10000 Zagreb</item>
      <item>Dražen Dizdar, OIB 55438849661, Matije Divkovića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98763130296</item>
      <item>, OIB 85821130368</item>
      <item>, OIB 55438849661</item>
    </izvorni_sadrzaj>
    <derivirana_varijabla naziv="DomainObject.Predmet.SudioniciListNazivOIB_1">
      <item>, OIB 98763130296</item>
      <item>, OIB 85821130368</item>
      <item>, OIB 55438849661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3850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2016-08-10T11:05:00Z</dcterms:created>
  <dc:creator>Miroslav Lovreković</dc:creator>
  <cp:lastModifiedBy>Miroslav Lovreković</cp:lastModifiedBy>
  <cp:lastPrinted>2016-08-10T11:06:00Z</cp:lastPrinted>
  <dcterms:modified xmlns:xsi="http://www.w3.org/2001/XMLSchema-instance" xsi:type="dcterms:W3CDTF">2016-08-10T12:01:00Z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St-951/2016-3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