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dc63" w14:paraId="4b4dc63" w:rsidRDefault="00774B6C" w:rsidR="00DD7199" w:rsidRPr="001E1117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095A3D" w:rsidR="00095A3D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A232E1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="00074FC2">
        <w:rPr>
          <w:bCs/>
        </w:rPr>
        <w:t xml:space="preserve">               </w:t>
      </w:r>
    </w:p>
    <w:p w:rsidRDefault="00A232E1" w:rsidP="00D96F52" w:rsidR="007356D2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AC528D" w:rsidP="00D96F52" w:rsidR="00AC528D">
      <w:pPr>
        <w:jc w:val="center"/>
        <w:rPr>
          <w:bCs/>
        </w:rPr>
      </w:pPr>
    </w:p>
    <w:p w:rsidRDefault="00D96F52" w:rsidP="00D96F52" w:rsidR="00D96F52">
      <w:pPr>
        <w:jc w:val="center"/>
        <w:rPr>
          <w:bCs/>
        </w:rPr>
      </w:pPr>
      <w:r>
        <w:rPr>
          <w:bCs/>
        </w:rPr>
        <w:t>R J E Š E NJ E</w:t>
      </w:r>
    </w:p>
    <w:p w:rsidRDefault="00AC528D" w:rsidP="00D96F52" w:rsidR="00AC528D" w:rsidRPr="00D96F52">
      <w:pPr>
        <w:jc w:val="center"/>
        <w:rPr>
          <w:bCs/>
        </w:rPr>
      </w:pPr>
    </w:p>
    <w:p w:rsidRDefault="00095A3D" w:rsidP="00797665" w:rsidR="00095A3D" w:rsidRPr="00095A3D">
      <w:pPr>
        <w:jc w:val="both"/>
        <w:rPr>
          <w:bCs/>
        </w:rPr>
      </w:pPr>
      <w:r>
        <w:rPr>
          <w:bCs/>
        </w:rPr>
        <w:t xml:space="preserve">           </w:t>
      </w:r>
      <w:r w:rsidR="00F77F57" w:rsidRPr="00F77F57">
        <w:rPr>
          <w:bCs/>
        </w:rPr>
        <w:t xml:space="preserve">           Trgovački sud u Zagrebu, po sucu Vesni Sremac Šoštar, u stečajnom postupku nad dužnikom </w:t>
      </w:r>
      <w:r w:rsidR="00FE676D">
        <w:rPr>
          <w:bCs/>
        </w:rPr>
        <w:t>G M T</w:t>
      </w:r>
      <w:r w:rsidR="00FE676D" w:rsidRPr="00FE676D">
        <w:rPr>
          <w:bCs/>
        </w:rPr>
        <w:t xml:space="preserve"> d.o</w:t>
      </w:r>
      <w:r w:rsidR="002913ED">
        <w:rPr>
          <w:bCs/>
        </w:rPr>
        <w:t>.o., Strmec, Kipišće 14, OIB: 56</w:t>
      </w:r>
      <w:r w:rsidR="00FE676D" w:rsidRPr="00FE676D">
        <w:rPr>
          <w:bCs/>
        </w:rPr>
        <w:t>975833731</w:t>
      </w:r>
      <w:r w:rsidR="00F77F57" w:rsidRPr="00F77F57">
        <w:rPr>
          <w:bCs/>
        </w:rPr>
        <w:t>,</w:t>
      </w:r>
      <w:r w:rsidR="002913ED" w:rsidRPr="002913ED">
        <w:t xml:space="preserve"> </w:t>
      </w:r>
      <w:r w:rsidR="002913ED" w:rsidRPr="002913ED">
        <w:rPr>
          <w:bCs/>
        </w:rPr>
        <w:t>MBS: 080093820</w:t>
      </w:r>
      <w:r w:rsidR="002913ED">
        <w:rPr>
          <w:bCs/>
        </w:rPr>
        <w:t>,</w:t>
      </w:r>
      <w:r w:rsidR="00F77F57" w:rsidRPr="00F77F57">
        <w:rPr>
          <w:bCs/>
        </w:rPr>
        <w:t xml:space="preserve"> radi otvaranja stečajnog postupka, po službenoj dužnosti</w:t>
      </w:r>
      <w:r w:rsidR="00F77F57">
        <w:rPr>
          <w:bCs/>
        </w:rPr>
        <w:t xml:space="preserve">, </w:t>
      </w:r>
      <w:r w:rsidR="000F3A12">
        <w:rPr>
          <w:bCs/>
        </w:rPr>
        <w:t xml:space="preserve">dana </w:t>
      </w:r>
      <w:r w:rsidR="00797665">
        <w:rPr>
          <w:bCs/>
        </w:rPr>
        <w:t>02. siječnja 2018</w:t>
      </w:r>
      <w:r w:rsidRPr="00095A3D">
        <w:rPr>
          <w:bCs/>
        </w:rPr>
        <w:t xml:space="preserve">.   </w:t>
      </w:r>
    </w:p>
    <w:p w:rsidRDefault="007B1F7D" w:rsidP="00BC5335" w:rsidR="007B1F7D" w:rsidRPr="001E1117">
      <w:pPr>
        <w:ind w:firstLine="708"/>
      </w:pPr>
    </w:p>
    <w:p w:rsidRDefault="00D96F52" w:rsidR="00E70CFA" w:rsidRPr="001E1117">
      <w:pPr>
        <w:jc w:val="center"/>
        <w:rPr>
          <w:bCs/>
        </w:rPr>
      </w:pPr>
      <w:r>
        <w:rPr>
          <w:bCs/>
        </w:rPr>
        <w:t>r i j e š i o</w:t>
      </w:r>
      <w:r w:rsidR="00E70CFA" w:rsidRPr="001E1117">
        <w:rPr>
          <w:bCs/>
        </w:rPr>
        <w:t xml:space="preserve">   j e </w:t>
      </w:r>
    </w:p>
    <w:p w:rsidRDefault="00E70CFA" w:rsidR="00E70CFA" w:rsidRPr="001E1117">
      <w:pPr>
        <w:jc w:val="center"/>
        <w:rPr>
          <w:bCs/>
        </w:rPr>
      </w:pPr>
    </w:p>
    <w:p w:rsidRDefault="00324EEA" w:rsidP="00797665" w:rsidR="00F77F57" w:rsidRPr="00F77F57">
      <w:pPr>
        <w:jc w:val="both"/>
        <w:rPr>
          <w:bCs/>
        </w:rPr>
      </w:pPr>
      <w:r w:rsidRPr="001E1117">
        <w:rPr>
          <w:bCs/>
        </w:rPr>
        <w:tab/>
      </w:r>
      <w:r w:rsidR="00D96F52" w:rsidRPr="00D96F52">
        <w:rPr>
          <w:bCs/>
        </w:rPr>
        <w:t xml:space="preserve">Ispravlja se rješenje ovog suda, poslovni broj </w:t>
      </w:r>
      <w:r w:rsidR="00AC528D">
        <w:rPr>
          <w:bCs/>
        </w:rPr>
        <w:t>gornji,</w:t>
      </w:r>
      <w:r w:rsidR="00D96F52" w:rsidRPr="00D96F52">
        <w:rPr>
          <w:bCs/>
        </w:rPr>
        <w:t xml:space="preserve"> </w:t>
      </w:r>
      <w:r w:rsidR="00F77F57">
        <w:rPr>
          <w:bCs/>
        </w:rPr>
        <w:t xml:space="preserve">od </w:t>
      </w:r>
      <w:r w:rsidR="00FE676D">
        <w:rPr>
          <w:bCs/>
        </w:rPr>
        <w:t>21. prosinca</w:t>
      </w:r>
      <w:r w:rsidR="00D96F52">
        <w:rPr>
          <w:bCs/>
        </w:rPr>
        <w:t xml:space="preserve"> 2017</w:t>
      </w:r>
      <w:r w:rsidR="00D96F52" w:rsidRPr="00D96F52">
        <w:rPr>
          <w:bCs/>
        </w:rPr>
        <w:t>.</w:t>
      </w:r>
      <w:r w:rsidR="00AC528D">
        <w:rPr>
          <w:bCs/>
        </w:rPr>
        <w:t>,</w:t>
      </w:r>
      <w:r w:rsidR="00D96F52" w:rsidRPr="00D96F52">
        <w:rPr>
          <w:bCs/>
        </w:rPr>
        <w:t xml:space="preserve"> </w:t>
      </w:r>
      <w:r w:rsidR="00FE676D">
        <w:rPr>
          <w:bCs/>
        </w:rPr>
        <w:t>u pogledu naziva</w:t>
      </w:r>
      <w:r w:rsidR="002913ED">
        <w:rPr>
          <w:bCs/>
        </w:rPr>
        <w:t>, poslovne adrese i OIB-a</w:t>
      </w:r>
      <w:r w:rsidR="00FE676D">
        <w:rPr>
          <w:bCs/>
        </w:rPr>
        <w:t xml:space="preserve"> stečajnog dužnika </w:t>
      </w:r>
      <w:r w:rsidR="00D96F52" w:rsidRPr="00D96F52">
        <w:rPr>
          <w:bCs/>
        </w:rPr>
        <w:t>na način da u</w:t>
      </w:r>
      <w:r w:rsidR="00D96F52">
        <w:rPr>
          <w:bCs/>
        </w:rPr>
        <w:t xml:space="preserve"> </w:t>
      </w:r>
      <w:r w:rsidR="00FE676D">
        <w:rPr>
          <w:bCs/>
        </w:rPr>
        <w:t xml:space="preserve">uvodu, izreci i obrazloženju umjesto </w:t>
      </w:r>
      <w:r w:rsidR="00FE676D" w:rsidRPr="00FE676D">
        <w:rPr>
          <w:bCs/>
        </w:rPr>
        <w:t>G T M d.o</w:t>
      </w:r>
      <w:r w:rsidR="002913ED">
        <w:rPr>
          <w:bCs/>
        </w:rPr>
        <w:t>.o., Strmec, Kipišće 13, OIB: 65</w:t>
      </w:r>
      <w:r w:rsidR="00FE676D" w:rsidRPr="00FE676D">
        <w:rPr>
          <w:bCs/>
        </w:rPr>
        <w:t>975833731, MBS: 080093820</w:t>
      </w:r>
      <w:r w:rsidR="00FE676D">
        <w:rPr>
          <w:bCs/>
        </w:rPr>
        <w:t xml:space="preserve">, treba </w:t>
      </w:r>
      <w:r w:rsidR="002913ED">
        <w:rPr>
          <w:bCs/>
        </w:rPr>
        <w:t xml:space="preserve">ispravno </w:t>
      </w:r>
      <w:r w:rsidR="00FE676D">
        <w:rPr>
          <w:bCs/>
        </w:rPr>
        <w:t xml:space="preserve">stajati G M T </w:t>
      </w:r>
      <w:r w:rsidR="002913ED">
        <w:rPr>
          <w:bCs/>
        </w:rPr>
        <w:t>d.o.o., Strmec, Kipišće 14, OIB: 56</w:t>
      </w:r>
      <w:r w:rsidR="00FE676D" w:rsidRPr="00FE676D">
        <w:rPr>
          <w:bCs/>
        </w:rPr>
        <w:t>975833731, MBS: 080093820</w:t>
      </w:r>
      <w:r w:rsidR="00FE676D">
        <w:rPr>
          <w:bCs/>
        </w:rPr>
        <w:t>.</w:t>
      </w:r>
    </w:p>
    <w:p w:rsidRDefault="00E014FF" w:rsidP="00D96F52" w:rsidR="00E014FF">
      <w:pPr>
        <w:rPr>
          <w:bCs/>
        </w:rPr>
      </w:pPr>
    </w:p>
    <w:p w:rsidRDefault="00D96F52" w:rsidP="00D96F52" w:rsidR="00D96F52">
      <w:pPr>
        <w:rPr>
          <w:bCs/>
        </w:rPr>
      </w:pPr>
      <w:r>
        <w:rPr>
          <w:bCs/>
        </w:rPr>
        <w:t xml:space="preserve">                                                              </w:t>
      </w:r>
      <w:r w:rsidR="000151CA">
        <w:rPr>
          <w:bCs/>
        </w:rPr>
        <w:t xml:space="preserve">   </w:t>
      </w:r>
      <w:r w:rsidRPr="00D96F52">
        <w:rPr>
          <w:bCs/>
        </w:rPr>
        <w:t>Obrazloženje</w:t>
      </w:r>
    </w:p>
    <w:p w:rsidRDefault="00797665" w:rsidP="00D96F52" w:rsidR="00797665" w:rsidRPr="00D96F52">
      <w:pPr>
        <w:rPr>
          <w:bCs/>
        </w:rPr>
      </w:pPr>
    </w:p>
    <w:p w:rsidRDefault="00D96F52" w:rsidP="00797665" w:rsidR="00095A3D">
      <w:pPr>
        <w:jc w:val="both"/>
      </w:pPr>
      <w:r w:rsidRPr="00D96F52">
        <w:rPr>
          <w:bCs/>
        </w:rPr>
        <w:tab/>
        <w:t xml:space="preserve">U pisanju rješenja ovog suda, poslovni broj </w:t>
      </w:r>
      <w:r w:rsidR="00AC528D">
        <w:rPr>
          <w:bCs/>
        </w:rPr>
        <w:t xml:space="preserve">gornji, od </w:t>
      </w:r>
      <w:r w:rsidR="00FE676D">
        <w:rPr>
          <w:bCs/>
        </w:rPr>
        <w:t>21. prosinca</w:t>
      </w:r>
      <w:r w:rsidR="00F81FE4" w:rsidRPr="00F81FE4">
        <w:rPr>
          <w:bCs/>
        </w:rPr>
        <w:t xml:space="preserve"> 2017., </w:t>
      </w:r>
      <w:r w:rsidR="00FE676D">
        <w:rPr>
          <w:bCs/>
        </w:rPr>
        <w:t xml:space="preserve">u </w:t>
      </w:r>
      <w:r w:rsidR="00AC528D">
        <w:rPr>
          <w:bCs/>
        </w:rPr>
        <w:t xml:space="preserve"> </w:t>
      </w:r>
      <w:r w:rsidR="00FE676D" w:rsidRPr="00FE676D">
        <w:rPr>
          <w:bCs/>
        </w:rPr>
        <w:t xml:space="preserve">uvodu, izreci i obrazloženju </w:t>
      </w:r>
      <w:r w:rsidR="00FE676D">
        <w:rPr>
          <w:bCs/>
        </w:rPr>
        <w:t xml:space="preserve">došlo je do očite greške u pisanju naziva, </w:t>
      </w:r>
      <w:r w:rsidR="002913ED" w:rsidRPr="002913ED">
        <w:rPr>
          <w:bCs/>
        </w:rPr>
        <w:t>poslovne adrese i OIB-a</w:t>
      </w:r>
      <w:r w:rsidR="002913ED" w:rsidRPr="002913ED">
        <w:t xml:space="preserve"> </w:t>
      </w:r>
      <w:r w:rsidR="002913ED" w:rsidRPr="002913ED">
        <w:rPr>
          <w:bCs/>
        </w:rPr>
        <w:t>stečajnog dužnika</w:t>
      </w:r>
      <w:r w:rsidR="002913ED">
        <w:rPr>
          <w:bCs/>
        </w:rPr>
        <w:t>,</w:t>
      </w:r>
      <w:r w:rsidR="002913ED" w:rsidRPr="002913ED">
        <w:rPr>
          <w:bCs/>
        </w:rPr>
        <w:t xml:space="preserve"> </w:t>
      </w:r>
      <w:r w:rsidR="00FE676D">
        <w:rPr>
          <w:bCs/>
        </w:rPr>
        <w:t xml:space="preserve">tako da </w:t>
      </w:r>
      <w:r w:rsidR="00FE676D" w:rsidRPr="00FE676D">
        <w:rPr>
          <w:bCs/>
        </w:rPr>
        <w:t xml:space="preserve">umjesto G T M d.o.o., Strmec, Kipišće 13, OIB: 65975833731, MBS: 080093820, treba stajati </w:t>
      </w:r>
      <w:r w:rsidR="002913ED">
        <w:rPr>
          <w:bCs/>
        </w:rPr>
        <w:t>G M T d.o.o., Strmec, Kipišće 14, OIB: 56</w:t>
      </w:r>
      <w:r w:rsidR="00FE676D" w:rsidRPr="00FE676D">
        <w:rPr>
          <w:bCs/>
        </w:rPr>
        <w:t>975833731, MBS: 080093820</w:t>
      </w:r>
      <w:r w:rsidR="00FE676D">
        <w:rPr>
          <w:bCs/>
        </w:rPr>
        <w:t xml:space="preserve">, </w:t>
      </w:r>
      <w:r w:rsidRPr="00D96F52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>
        <w:rPr>
          <w:bCs/>
        </w:rPr>
        <w:t>, a u svezi s člankom 10 SZ-a (NN 71/15</w:t>
      </w:r>
      <w:r w:rsidR="00FE676D">
        <w:rPr>
          <w:bCs/>
        </w:rPr>
        <w:t>, 104/17</w:t>
      </w:r>
      <w:r w:rsidR="00E014FF">
        <w:rPr>
          <w:bCs/>
        </w:rPr>
        <w:t>),</w:t>
      </w:r>
      <w:r w:rsidRPr="00D96F52">
        <w:rPr>
          <w:bCs/>
        </w:rPr>
        <w:t xml:space="preserve"> navedena pogreška u pisanju ispravljena i odlučeno je kao u izreci ovog rješenja.</w:t>
      </w:r>
    </w:p>
    <w:p w:rsidRDefault="008F0311" w:rsidP="00AC528D" w:rsidR="00CE649B">
      <w:r w:rsidRPr="001E1117">
        <w:t xml:space="preserve"> </w:t>
      </w:r>
    </w:p>
    <w:p w:rsidRDefault="008E55ED" w:rsidP="007014D3" w:rsidR="00901671" w:rsidRPr="001E1117">
      <w:pPr>
        <w:jc w:val="center"/>
      </w:pPr>
      <w:r w:rsidRPr="001E1117">
        <w:t xml:space="preserve">U Zagrebu, </w:t>
      </w:r>
      <w:r w:rsidR="00797665">
        <w:t>02. siječnja 2018</w:t>
      </w:r>
      <w:r w:rsidR="007B1F7D" w:rsidRPr="001E1117">
        <w:t>.</w:t>
      </w:r>
      <w:r w:rsidR="00797665">
        <w:t xml:space="preserve"> godine</w:t>
      </w:r>
      <w:r w:rsidR="007B1F7D" w:rsidRPr="001E1117">
        <w:t xml:space="preserve"> 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R="00E70CFA" w:rsidRPr="001E1117"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="00773C20">
        <w:t xml:space="preserve">         </w:t>
      </w:r>
      <w:r w:rsidR="00797665">
        <w:tab/>
      </w:r>
      <w:r w:rsidR="00797665">
        <w:tab/>
      </w:r>
      <w:r w:rsidR="00797665">
        <w:tab/>
      </w:r>
      <w:r w:rsidR="00773C20">
        <w:t xml:space="preserve"> </w:t>
      </w:r>
      <w:r w:rsidRPr="001E1117">
        <w:t>SUDAC</w:t>
      </w:r>
      <w:r w:rsidR="00773C20">
        <w:t>:</w:t>
      </w:r>
    </w:p>
    <w:p w:rsidRDefault="008E70E5" w:rsidP="00E53D3D" w:rsidR="00797665">
      <w:pPr>
        <w:pStyle w:val="Uvuenotijeloteksta"/>
        <w:ind w:firstLine="141" w:left="1983"/>
        <w:jc w:val="right"/>
      </w:pPr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74FC2">
        <w:t>Vesna Sremac Šoštar</w:t>
      </w:r>
      <w:r w:rsidR="00797665">
        <w:t>,v.r.</w:t>
      </w:r>
    </w:p>
    <w:p w:rsidRDefault="00797665" w:rsidP="00D338FD" w:rsidR="00797665">
      <w:pPr>
        <w:pStyle w:val="Uvuenotijeloteksta"/>
        <w:ind w:firstLine="141" w:left="1983"/>
        <w:jc w:val="right"/>
      </w:pPr>
      <w:r>
        <w:t>Za točnost otpravka</w:t>
      </w:r>
    </w:p>
    <w:p w:rsidRDefault="00797665" w:rsidP="00797665" w:rsidR="00DA015A" w:rsidRPr="001E1117">
      <w:pPr>
        <w:jc w:val="right"/>
      </w:pPr>
      <w:r>
        <w:t>Matea Bizjak</w:t>
      </w:r>
    </w:p>
    <w:p w:rsidRDefault="00FE676D" w:rsidP="0062477B" w:rsidR="00FE676D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  <w:r w:rsidR="00D96F52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D96F52">
      <w:r w:rsidRPr="00D96F52">
        <w:t xml:space="preserve">Protiv ovog rješenja dopuštena je  žalba Visokom trgovačkom sudu RH, a koja se podnosi u roku od 8 dana ovome sudu u 3 primjerka.  </w:t>
      </w:r>
    </w:p>
    <w:p w:rsidRDefault="000151CA" w:rsidP="00AC528D" w:rsidR="000151CA"/>
    <w:p w:rsidRDefault="00E014FF" w:rsidP="00E014FF" w:rsidR="00E014FF" w:rsidRPr="00E014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150B87" w:rsidR="00E014FF" w:rsidRPr="00E014F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76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FE676D">
      <w:t>6435</w:t>
    </w:r>
    <w:r w:rsidR="00AC528D">
      <w:t>/</w:t>
    </w:r>
    <w:r w:rsidRPr="00074FC2">
      <w:t>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48.St-6435/16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0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0"/>
  </w:num>
  <w:num w:numId="5">
    <w:abstractNumId w:val="9"/>
  </w:num>
  <w:num w:numId="6">
    <w:abstractNumId w:val="2"/>
  </w:num>
  <w:num w:numId="7">
    <w:abstractNumId w:val="11"/>
  </w:num>
  <w:num w:numId="8">
    <w:abstractNumId w:val="5"/>
  </w:num>
  <w:num w:numId="9">
    <w:abstractNumId w:val="6"/>
  </w:num>
  <w:num w:numId="10">
    <w:abstractNumId w:val="1"/>
  </w:num>
  <w:num w:numId="11">
    <w:abstractNumId w:val="4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06026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322DD"/>
    <w:rsid w:val="0043539F"/>
    <w:rsid w:val="00436C31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B1F7D"/>
    <w:rsid w:val="007B755A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E9F"/>
    <w:rsid w:val="00972861"/>
    <w:rsid w:val="00976D96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C528D"/>
    <w:rsid w:val="00AD1D38"/>
    <w:rsid w:val="00AD5649"/>
    <w:rsid w:val="00AE528E"/>
    <w:rsid w:val="00AE5C27"/>
    <w:rsid w:val="00AF32C1"/>
    <w:rsid w:val="00AF5832"/>
    <w:rsid w:val="00AF6C17"/>
    <w:rsid w:val="00B07E69"/>
    <w:rsid w:val="00B10266"/>
    <w:rsid w:val="00B2158F"/>
    <w:rsid w:val="00B215AA"/>
    <w:rsid w:val="00B34A18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4028B"/>
    <w:rsid w:val="00C419CB"/>
    <w:rsid w:val="00C53D31"/>
    <w:rsid w:val="00C5657A"/>
    <w:rsid w:val="00C6080E"/>
    <w:rsid w:val="00C72DF8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60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02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02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02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02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60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02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02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02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02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6435</izvorni_sadrzaj>
    <derivirana_varijabla naziv="DomainObject.Predmet.Broj_1">6435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St-6435/2016</izvorni_sadrzaj>
    <derivirana_varijabla naziv="DomainObject.Predmet.OznakaBroj_1">St-6435/2016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 M T d.o.o. zastupanog po punomoćniku Dragan Trivić; BORIS JUG</izvorni_sadrzaj>
    <derivirana_varijabla naziv="DomainObject.Predmet.ProtustrankaFormated_1">  G M T d.o.o. zastupanog po punomoćniku Dragan Trivić; BORIS JUG</derivirana_varijabla>
  </DomainObject.Predmet.ProtustrankaFormated>
  <DomainObject.Predmet.ProtustrankaFormatedOIB>
    <izvorni_sadrzaj>  G M T d.o.o., OIB 56975833731 zastupanog po punomoćniku Dragan Trivić; BORIS JUG</izvorni_sadrzaj>
    <derivirana_varijabla naziv="DomainObject.Predmet.ProtustrankaFormatedOIB_1">  G M T d.o.o., OIB 56975833731 zastupanog po punomoćniku Dragan Trivić; BORIS JUG</derivirana_varijabla>
  </DomainObject.Predmet.ProtustrankaFormatedOIB>
  <DomainObject.Predmet.ProtustrankaFormatedWithAdress>
    <izvorni_sadrzaj> G M T d.o.o., Kipišće 14, 10434 Strmec zastupanog po punomoćniku Dragan Trivić; BORIS JUG</izvorni_sadrzaj>
    <derivirana_varijabla naziv="DomainObject.Predmet.ProtustrankaFormatedWithAdress_1"> G M T d.o.o., Kipišće 14, 10434 Strmec zastupanog po punomoćniku Dragan Trivić; BORIS JUG</derivirana_varijabla>
  </DomainObject.Predmet.ProtustrankaFormatedWithAdress>
  <DomainObject.Predmet.ProtustrankaFormatedWithAdressOIB>
    <izvorni_sadrzaj> G M T d.o.o., OIB 56975833731, Kipišće 14, 10434 Strmec zastupanog po punomoćniku Dragan Trivić; BORIS JUG</izvorni_sadrzaj>
    <derivirana_varijabla naziv="DomainObject.Predmet.ProtustrankaFormatedWithAdressOIB_1"> G M T d.o.o., OIB 56975833731, Kipišće 14, 10434 Strmec zastupanog po punomoćniku Dragan Trivić; BORIS JUG</derivirana_varijabla>
  </DomainObject.Predmet.ProtustrankaFormatedWithAdressOIB>
  <DomainObject.Predmet.ProtustrankaWithAdress>
    <izvorni_sadrzaj>G M T d.o.o. Kipišće 14, 10434 Strmec</izvorni_sadrzaj>
    <derivirana_varijabla naziv="DomainObject.Predmet.ProtustrankaWithAdress_1">G M T d.o.o. Kipišće 14, 10434 Strmec</derivirana_varijabla>
  </DomainObject.Predmet.ProtustrankaWithAdress>
  <DomainObject.Predmet.ProtustrankaWithAdressOIB>
    <izvorni_sadrzaj>G M T d.o.o., OIB 56975833731, Kipišće 14, 10434 Strmec</izvorni_sadrzaj>
    <derivirana_varijabla naziv="DomainObject.Predmet.ProtustrankaWithAdressOIB_1">G M T d.o.o., OIB 56975833731, Kipišće 14, 10434 Strmec</derivirana_varijabla>
  </DomainObject.Predmet.ProtustrankaWithAdressOIB>
  <DomainObject.Predmet.ProtustrankaNazivFormated>
    <izvorni_sadrzaj>G M T d.o.o.</izvorni_sadrzaj>
    <derivirana_varijabla naziv="DomainObject.Predmet.ProtustrankaNazivFormated_1">G M T d.o.o.</derivirana_varijabla>
  </DomainObject.Predmet.ProtustrankaNazivFormated>
  <DomainObject.Predmet.ProtustrankaNazivFormatedOIB>
    <izvorni_sadrzaj>G M T d.o.o., OIB 56975833731</izvorni_sadrzaj>
    <derivirana_varijabla naziv="DomainObject.Predmet.ProtustrankaNazivFormatedOIB_1">G M T d.o.o., OIB 56975833731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 M T d.o.o. zastupanog po punomoćniku Dragan Trivić; BORIS JUG</item>
    </izvorni_sadrzaj>
    <derivirana_varijabla naziv="DomainObject.Predmet.ProtuStrankaListFormated_1">
      <item>G M T d.o.o. zastupanog po punomoćniku Dragan Trivić; BORIS JUG</item>
    </derivirana_varijabla>
  </DomainObject.Predmet.ProtuStrankaListFormated>
  <DomainObject.Predmet.ProtuStrankaListFormatedOIB>
    <izvorni_sadrzaj>
      <item>G M T d.o.o., OIB 56975833731 zastupanog po punomoćniku Dragan Trivić; BORIS JUG</item>
    </izvorni_sadrzaj>
    <derivirana_varijabla naziv="DomainObject.Predmet.ProtuStrankaListFormatedOIB_1">
      <item>G M T d.o.o., OIB 56975833731 zastupanog po punomoćniku Dragan Trivić; BORIS JUG</item>
    </derivirana_varijabla>
  </DomainObject.Predmet.ProtuStrankaListFormatedOIB>
  <DomainObject.Predmet.ProtuStrankaListFormatedWithAdress>
    <izvorni_sadrzaj>
      <item>G M T d.o.o., Kipišće 14, 10434 Strmec zastupanog po punomoćniku Dragan Trivić; BORIS JUG</item>
    </izvorni_sadrzaj>
    <derivirana_varijabla naziv="DomainObject.Predmet.ProtuStrankaListFormatedWithAdress_1">
      <item>G M T d.o.o., Kipišće 14, 10434 Strmec zastupanog po punomoćniku Dragan Trivić; BORIS JUG</item>
    </derivirana_varijabla>
  </DomainObject.Predmet.ProtuStrankaListFormatedWithAdress>
  <DomainObject.Predmet.ProtuStrankaListFormatedWithAdressOIB>
    <izvorni_sadrzaj>
      <item>G M T d.o.o., OIB 56975833731, Kipišće 14, 10434 Strmec zastupanog po punomoćniku Dragan Trivić; BORIS JUG</item>
    </izvorni_sadrzaj>
    <derivirana_varijabla naziv="DomainObject.Predmet.ProtuStrankaListFormatedWithAdressOIB_1">
      <item>G M T d.o.o., OIB 56975833731, Kipišće 14, 10434 Strmec zastupanog po punomoćniku Dragan Trivić; BORIS JUG</item>
    </derivirana_varijabla>
  </DomainObject.Predmet.ProtuStrankaListFormatedWithAdressOIB>
  <DomainObject.Predmet.ProtuStrankaListNazivFormated>
    <izvorni_sadrzaj>
      <item>G M T d.o.o.</item>
    </izvorni_sadrzaj>
    <derivirana_varijabla naziv="DomainObject.Predmet.ProtuStrankaListNazivFormated_1">
      <item>G M T d.o.o.</item>
    </derivirana_varijabla>
  </DomainObject.Predmet.ProtuStrankaListNazivFormated>
  <DomainObject.Predmet.ProtuStrankaListNazivFormatedOIB>
    <izvorni_sadrzaj>
      <item>G M T d.o.o., OIB 56975833731</item>
    </izvorni_sadrzaj>
    <derivirana_varijabla naziv="DomainObject.Predmet.ProtuStrankaListNazivFormatedOIB_1">
      <item>G M T d.o.o., OIB 56975833731</item>
    </derivirana_varijabla>
  </DomainObject.Predmet.ProtuStrankaListNazivFormatedOIB>
  <DomainObject.Predmet.OstaliListFormated>
    <izvorni_sadrzaj>
      <item>Dragan Trivić punomoćnik sudionika u postupku G M T d.o.o.</item>
      <item>BORIS JUG punomoćnik sudionika u postupku G M T d.o.o.</item>
    </izvorni_sadrzaj>
    <derivirana_varijabla naziv="DomainObject.Predmet.OstaliListFormated_1">
      <item>Dragan Trivić punomoćnik sudionika u postupku G M T d.o.o.</item>
      <item>BORIS JUG punomoćnik sudionika u postupku G M T d.o.o.</item>
    </derivirana_varijabla>
  </DomainObject.Predmet.OstaliListFormated>
  <DomainObject.Predmet.OstaliListFormatedOIB>
    <izvorni_sadrzaj>
      <item>Dragan Trivić, OIB 83464383384 punomoćnik sudionika u postupku G M T d.o.o.</item>
      <item>BORIS JUG, OIB 87439906811 punomoćnik sudionika u postupku G M T d.o.o.</item>
    </izvorni_sadrzaj>
    <derivirana_varijabla naziv="DomainObject.Predmet.OstaliListFormatedOIB_1">
      <item>Dragan Trivić, OIB 83464383384 punomoćnik sudionika u postupku G M T d.o.o.</item>
      <item>BORIS JUG, OIB 87439906811 punomoćnik sudionika u postupku G M T d.o.o.</item>
    </derivirana_varijabla>
  </DomainObject.Predmet.OstaliListFormatedOIB>
  <DomainObject.Predmet.OstaliListFormatedWithAdress>
    <izvorni_sadrzaj>
      <item>Dragan Trivić, Gajnice 24, 10000 Zagreb punomoćnik sudionika u postupku G M T d.o.o.</item>
      <item>BORIS JUG punomoćnik sudionika u postupku G M T d.o.o.</item>
    </izvorni_sadrzaj>
    <derivirana_varijabla naziv="DomainObject.Predmet.OstaliListFormatedWithAdress_1">
      <item>Dragan Trivić, Gajnice 24, 10000 Zagreb punomoćnik sudionika u postupku G M T d.o.o.</item>
      <item>BORIS JUG punomoćnik sudionika u postupku G M T d.o.o.</item>
    </derivirana_varijabla>
  </DomainObject.Predmet.OstaliListFormatedWithAdress>
  <DomainObject.Predmet.OstaliListFormatedWithAdressOIB>
    <izvorni_sadrzaj>
      <item>Dragan Trivić, OIB 83464383384, Gajnice 24, 10000 Zagreb punomoćnik sudionika u postupku G M T d.o.o.</item>
      <item>BORIS JUG, OIB 87439906811 punomoćnik sudionika u postupku G M T d.o.o.</item>
    </izvorni_sadrzaj>
    <derivirana_varijabla naziv="DomainObject.Predmet.OstaliListFormatedWithAdressOIB_1">
      <item>Dragan Trivić, OIB 83464383384, Gajnice 24, 10000 Zagreb punomoćnik sudionika u postupku G M T d.o.o.</item>
      <item>BORIS JUG, OIB 87439906811 punomoćnik sudionika u postupku G M T d.o.o.</item>
    </derivirana_varijabla>
  </DomainObject.Predmet.OstaliListFormatedWithAdressOIB>
  <DomainObject.Predmet.OstaliListNazivFormated>
    <izvorni_sadrzaj>
      <item>Dragan Trivić</item>
      <item>BORIS JUG</item>
    </izvorni_sadrzaj>
    <derivirana_varijabla naziv="DomainObject.Predmet.OstaliListNazivFormated_1">
      <item>Dragan Trivić</item>
      <item>BORIS JUG</item>
    </derivirana_varijabla>
  </DomainObject.Predmet.OstaliListNazivFormated>
  <DomainObject.Predmet.OstaliListNazivFormatedOIB>
    <izvorni_sadrzaj>
      <item>Dragan Trivić, OIB 83464383384</item>
      <item>BORIS JUG, OIB 87439906811</item>
    </izvorni_sadrzaj>
    <derivirana_varijabla naziv="DomainObject.Predmet.OstaliListNazivFormatedOIB_1">
      <item>Dragan Trivić, OIB 83464383384</item>
      <item>BORIS JUG, OIB 87439906811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 M T d.o.o.</izvorni_sadrzaj>
    <derivirana_varijabla naziv="DomainObject.Predmet.ProtustrankaIDrugi_1">G M 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 M T d.o.o., OIB 56975833731, Kipišće 14, 10434 Strmec</izvorni_sadrzaj>
    <derivirana_varijabla naziv="DomainObject.Predmet.ProtustrankaIDrugiAdressOIB_1">G M T d.o.o., OIB 56975833731, Kipišće 14,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 M T d.o.o.</item>
      <item>Dragan Trivić</item>
      <item>BORIS JUG</item>
    </izvorni_sadrzaj>
    <derivirana_varijabla naziv="DomainObject.Predmet.SudioniciListNaziv_1">
      <item>FINA Regionalni centar Zagreb</item>
      <item>G M T d.o.o.</item>
      <item>Dragan Trivić</item>
      <item>BORIS JUG</item>
    </derivirana_varijabla>
  </DomainObject.Predmet.SudioniciListNaziv>
  <DomainObject.Predmet.SudioniciListAdressOIB>
    <izvorni_sadrzaj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izvorni_sadrzaj>
    <derivirana_varijabla naziv="DomainObject.Predmet.SudioniciListAdressOIB_1"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56975833731</item>
      <item>, OIB 83464383384</item>
      <item>, OIB 87439906811</item>
    </izvorni_sadrzaj>
    <derivirana_varijabla naziv="DomainObject.Predmet.SudioniciListNazivOIB_1">
      <item>, OIB 85821130368</item>
      <item>, OIB 56975833731</item>
      <item>, OIB 83464383384</item>
      <item>, OIB 87439906811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291</properties:Words>
  <properties:Characters>1391</properties:Characters>
  <properties:Lines>42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2017-12-29T10:26:00Z</dcterms:created>
  <dc:creator>Nada Kraljić</dc:creator>
  <cp:lastModifiedBy>Matea Bizjak</cp:lastModifiedBy>
  <cp:lastPrinted>2018-01-02T09:30:00Z</cp:lastPrinted>
  <dcterms:modified xmlns:xsi="http://www.w3.org/2001/XMLSchema-instance" xsi:type="dcterms:W3CDTF">2018-01-02T09:31:00Z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