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587" w14:paraId="2e27587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8F121A">
        <w:t>26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63365">
        <w:t>MC - MONTING</w:t>
      </w:r>
      <w:r w:rsidR="00C65619">
        <w:t xml:space="preserve"> j.d.o.o., OIB:6</w:t>
      </w:r>
      <w:r w:rsidR="00863365">
        <w:t>0</w:t>
      </w:r>
      <w:r w:rsidR="00C65619">
        <w:t>1</w:t>
      </w:r>
      <w:r w:rsidR="00863365">
        <w:t>09493210</w:t>
      </w:r>
      <w:r w:rsidR="00C65619">
        <w:t xml:space="preserve">, </w:t>
      </w:r>
      <w:r w:rsidR="00863365">
        <w:t>Zagreb, Jurja Dalmatinca 6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65619">
        <w:t>43</w:t>
      </w:r>
      <w:r w:rsidR="00863365">
        <w:t>.492,70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BF635D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BF635D" w:rsidR="00BF635D"/>
    <w:p w:rsidRDefault="00BF635D" w:rsidR="00BF635D">
      <w:r>
        <w:t>Za točnost otpravka – ovlašteni službenik:</w:t>
      </w:r>
    </w:p>
    <w:p w:rsidRDefault="00BF635D" w:rsidR="00BF635D">
      <w:r>
        <w:t>Tihomir Vučić</w:t>
      </w:r>
    </w:p>
    <w:sectPr w:rsidSect="00ED6AA8" w:rsidR="00BF635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635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635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BF635D"/>
    <w:rsid w:val="00C25B35"/>
    <w:rsid w:val="00C65619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181C5B5"/>
  <w15:docId w15:val="{0DCEC332-FE14-4192-9577-69E5082B0B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St-1726/2018</izvorni_sadrzaj>
    <derivirana_varijabla naziv="DomainObject.Predmet.OznakaBroj_1">St-1726/2018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MC - MONTING jednostavno društvo s ograničenom odgovornošću za usluge i trgovinu</izvorni_sadrzaj>
    <derivirana_varijabla naziv="DomainObject.Predmet.ProtustrankaFormated_1">  MC - MONTING jednostavno društvo s ograničenom odgovornošću za usluge i trgovinu</derivirana_varijabla>
  </DomainObject.Predmet.ProtustrankaFormated>
  <DomainObject.Predmet.ProtustrankaFormatedOIB>
    <izvorni_sadrzaj>  MC - MONTING jednostavno društvo s ograničenom odgovornošću za usluge i trgovinu, OIB 60109493210</izvorni_sadrzaj>
    <derivirana_varijabla naziv="DomainObject.Predmet.ProtustrankaFormatedOIB_1">  MC - MONTING jednostavno društvo s ograničenom odgovornošću za usluge i trgovinu, OIB 60109493210</derivirana_varijabla>
  </DomainObject.Predmet.ProtustrankaFormatedOIB>
  <DomainObject.Predmet.ProtustrankaFormatedWithAdress>
    <izvorni_sadrzaj> MC - MONTING jednostavno društvo s ograničenom odgovornošću za usluge i trgovinu, Jurja Dalmatinca 6, 10000 Zagreb</izvorni_sadrzaj>
    <derivirana_varijabla naziv="DomainObject.Predmet.ProtustrankaFormatedWithAdress_1"> MC - MONTING jednostavno društvo s ograničenom odgovornošću za usluge i trgovinu, Jurja Dalmatinca 6, 10000 Zagreb</derivirana_varijabla>
  </DomainObject.Predmet.ProtustrankaFormatedWithAdress>
  <DomainObject.Predmet.ProtustrankaFormatedWithAdressOIB>
    <izvorni_sadrzaj> MC - MONTING jednostavno društvo s ograničenom odgovornošću za usluge i trgovinu, OIB 60109493210, Jurja Dalmatinca 6, 10000 Zagreb</izvorni_sadrzaj>
    <derivirana_varijabla naziv="DomainObject.Predmet.ProtustrankaFormatedWithAdressOIB_1"> MC - MONTING jednostavno društvo s ograničenom odgovornošću za usluge i trgovinu, OIB 60109493210, Jurja Dalmatinca 6, 10000 Zagreb</derivirana_varijabla>
  </DomainObject.Predmet.ProtustrankaFormatedWithAdressOIB>
  <DomainObject.Predmet.ProtustrankaWithAdress>
    <izvorni_sadrzaj>MC - MONTING jednostavno društvo s ograničenom odgovornošću za usluge i trgovinu Jurja Dalmatinca 6, 10000 Zagreb</izvorni_sadrzaj>
    <derivirana_varijabla naziv="DomainObject.Predmet.ProtustrankaWithAdress_1">MC - MONTING jednostavno društvo s ograničenom odgovornošću za usluge i trgovinu Jurja Dalmatinca 6, 10000 Zagreb</derivirana_varijabla>
  </DomainObject.Predmet.ProtustrankaWithAdress>
  <DomainObject.Predmet.ProtustrankaWithAdressOIB>
    <izvorni_sadrzaj>MC - MONTING jednostavno društvo s ograničenom odgovornošću za usluge i trgovinu, OIB 60109493210, Jurja Dalmatinca 6, 10000 Zagreb</izvorni_sadrzaj>
    <derivirana_varijabla naziv="DomainObject.Predmet.ProtustrankaWithAdressOIB_1">MC - MONTING jednostavno društvo s ograničenom odgovornošću za usluge i trgovinu, OIB 60109493210, Jurja Dalmatinca 6, 10000 Zagreb</derivirana_varijabla>
  </DomainObject.Predmet.ProtustrankaWithAdressOIB>
  <DomainObject.Predmet.ProtustrankaNazivFormated>
    <izvorni_sadrzaj>MC - MONTING jednostavno društvo s ograničenom odgovornošću za usluge i trgovinu</izvorni_sadrzaj>
    <derivirana_varijabla naziv="DomainObject.Predmet.ProtustrankaNazivFormated_1">MC - MONTING jednostavno društvo s ograničenom odgovornošću za usluge i trgovinu</derivirana_varijabla>
  </DomainObject.Predmet.ProtustrankaNazivFormated>
  <DomainObject.Predmet.ProtustrankaNazivFormatedOIB>
    <izvorni_sadrzaj>MC - MONTING jednostavno društvo s ograničenom odgovornošću za usluge i trgovinu, OIB 60109493210</izvorni_sadrzaj>
    <derivirana_varijabla naziv="DomainObject.Predmet.ProtustrankaNazivFormatedOIB_1">MC - MONTING jednostavno društvo s ograničenom odgovornošću za usluge i trgovinu, OIB 60109493210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MC - MONTING jednostavno društvo s ograničenom odgovornošću za usluge i trgovinu</item>
    </izvorni_sadrzaj>
    <derivirana_varijabla naziv="DomainObject.Predmet.ProtuStrankaListFormated_1">
      <item>MC - MONTING jednostavno društvo s ograničenom odgovornošću za usluge i trgovinu</item>
    </derivirana_varijabla>
  </DomainObject.Predmet.ProtuStrankaListFormated>
  <DomainObject.Predmet.ProtuStrankaListFormatedOIB>
    <izvorni_sadrzaj>
      <item>MC - MONTING jednostavno društvo s ograničenom odgovornošću za usluge i trgovinu, OIB 60109493210</item>
    </izvorni_sadrzaj>
    <derivirana_varijabla naziv="DomainObject.Predmet.ProtuStrankaListFormatedOIB_1">
      <item>MC - MONTING jednostavno društvo s ograničenom odgovornošću za usluge i trgovinu, OIB 60109493210</item>
    </derivirana_varijabla>
  </DomainObject.Predmet.ProtuStrankaListFormatedOIB>
  <DomainObject.Predmet.ProtuStrankaListFormatedWithAdress>
    <izvorni_sadrzaj>
      <item>MC - MONTING jednostavno društvo s ograničenom odgovornošću za usluge i trgovinu, Jurja Dalmatinca 6, 10000 Zagreb</item>
    </izvorni_sadrzaj>
    <derivirana_varijabla naziv="DomainObject.Predmet.ProtuStrankaListFormatedWithAdress_1">
      <item>MC - MONTING jednostavno društvo s ograničenom odgovornošću za usluge i trgovinu, Jurja Dalmatinca 6, 10000 Zagreb</item>
    </derivirana_varijabla>
  </DomainObject.Predmet.ProtuStrankaListFormatedWithAdress>
  <DomainObject.Predmet.ProtuStrankaListFormatedWithAdressOIB>
    <izvorni_sadrzaj>
      <item>MC - MONTING jednostavno društvo s ograničenom odgovornošću za usluge i trgovinu, OIB 60109493210, Jurja Dalmatinca 6, 10000 Zagreb</item>
    </izvorni_sadrzaj>
    <derivirana_varijabla naziv="DomainObject.Predmet.ProtuStrankaListFormatedWithAdressOIB_1">
      <item>MC - MONTING jednostavno društvo s ograničenom odgovornošću za usluge i trgovinu, OIB 60109493210, Jurja Dalmatinca 6, 10000 Zagreb</item>
    </derivirana_varijabla>
  </DomainObject.Predmet.ProtuStrankaListFormatedWithAdressOIB>
  <DomainObject.Predmet.ProtuStrankaListNazivFormated>
    <izvorni_sadrzaj>
      <item>MC - MONTING jednostavno društvo s ograničenom odgovornošću za usluge i trgovinu</item>
    </izvorni_sadrzaj>
    <derivirana_varijabla naziv="DomainObject.Predmet.ProtuStrankaListNazivFormated_1">
      <item>MC - MONTING jednostavno društvo s ograničenom odgovornošću za usluge i trgovinu</item>
    </derivirana_varijabla>
  </DomainObject.Predmet.ProtuStrankaListNazivFormated>
  <DomainObject.Predmet.ProtuStrankaListNazivFormatedOIB>
    <izvorni_sadrzaj>
      <item>MC - MONTING jednostavno društvo s ograničenom odgovornošću za usluge i trgovinu, OIB 60109493210</item>
    </izvorni_sadrzaj>
    <derivirana_varijabla naziv="DomainObject.Predmet.ProtuStrankaListNazivFormatedOIB_1">
      <item>MC - MONTING jednostavno društvo s ograničenom odgovornošću za usluge i trgovinu, OIB 60109493210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MC - MONTING jednostavno društvo s ograničenom odgovornošću za usluge i trgovinu</izvorni_sadrzaj>
    <derivirana_varijabla naziv="DomainObject.Predmet.ProtustrankaIDrugi_1">MC - MONTING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MC - MONTING jednostavno društvo s ograničenom odgovornošću za usluge i trgovinu, OIB 60109493210, Jurja Dalmatinca 6, 10000 Zagreb</izvorni_sadrzaj>
    <derivirana_varijabla naziv="DomainObject.Predmet.ProtustrankaIDrugiAdressOIB_1">MC - MONTING jednostavno društvo s ograničenom odgovornošću za usluge i trgovinu, OIB 60109493210, Jurja Dalmatinca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MC - MONTING jednostavno društvo s ograničenom odgovornošću za usluge i trgovinu</item>
    </izvorni_sadrzaj>
    <derivirana_varijabla naziv="DomainObject.Predmet.SudioniciListNaziv_1">
      <item>FINA Regionalni centar Zagreb</item>
      <item>MC - MONTING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MC - MONTING jednostavno društvo s ograničenom odgovornošću za usluge i trgovinu, OIB 60109493210, Jurja Dalmatinca 6,10000 Zagreb</item>
    </izvorni_sadrzaj>
    <derivirana_varijabla naziv="DomainObject.Predmet.SudioniciListAdressOIB_1">
      <item>FINA Regionalni centar Zagreb, OIB 85821130368, Trg svibanjskih žrtava 1995 br. 1,10000 Zagreb</item>
      <item>MC - MONTING jednostavno društvo s ograničenom odgovornošću za usluge i trgovinu, OIB 60109493210,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60109493210</item>
    </izvorni_sadrzaj>
    <derivirana_varijabla naziv="DomainObject.Predmet.SudioniciListNazivOIB_1">
      <item>, OIB 85821130368</item>
      <item>, OIB 60109493210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1357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2018-10-02T09:42:00Z</dcterms:created>
  <dc:creator>Bernardica Novak</dc:creator>
  <cp:lastModifiedBy>Tihomir Vučić</cp:lastModifiedBy>
  <cp:lastPrinted>2018-10-02T09:45:00Z</cp:lastPrinted>
  <dcterms:modified xmlns:xsi="http://www.w3.org/2001/XMLSchema-instance" xsi:type="dcterms:W3CDTF">2018-10-03T06:29:00Z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1726-18.docx)</vt:lpwstr>
  </prop:property>
  <prop:property name="CC_coloring" pid="5" fmtid="{D5CDD505-2E9C-101B-9397-08002B2CF9AE}">
    <vt:bool>false</vt:bool>
  </prop:property>
</prop:Properties>
</file>