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a747" w14:paraId="f7ea747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F15BD8">
        <w:t>909</w:t>
      </w:r>
      <w:r w:rsidR="00E55186">
        <w:t>/1</w:t>
      </w:r>
      <w:r w:rsidR="00A74CF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86230D" w:rsidRPr="0086230D">
        <w:t>Laza Technology d.o.o., Zagreb, Avenija V. Holjevca 20, OIB 51148956847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BD7237">
        <w:t>1</w:t>
      </w:r>
      <w:r w:rsidR="00A74CFB">
        <w:t>5</w:t>
      </w:r>
      <w:r w:rsidR="00BD7237">
        <w:t xml:space="preserve">. </w:t>
      </w:r>
      <w:r w:rsidR="00A74CFB">
        <w:t xml:space="preserve">lipnja </w:t>
      </w:r>
      <w:r>
        <w:t>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86230D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86230D" w:rsidRPr="0086230D">
        <w:t>Laza Technology d.o.o., Zagreb, Avenija V. Holjevca 20, OIB 51148956847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A74CFB">
        <w:t>15. lipnja</w:t>
      </w:r>
      <w:r w:rsidR="006360F9">
        <w:t xml:space="preserve"> 2018.</w:t>
      </w:r>
      <w:r w:rsidR="005A56DF">
        <w:t xml:space="preserve"> u </w:t>
      </w:r>
      <w:r w:rsidR="00A74CFB">
        <w:t>12</w:t>
      </w:r>
      <w:r w:rsidR="006360F9">
        <w:t>,</w:t>
      </w:r>
      <w:r w:rsidR="004C3C15">
        <w:t>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14499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14499E">
        <w:t>Milan Kanjer, Zagreb</w:t>
      </w:r>
      <w:r w:rsidR="0014499E" w:rsidRPr="0014499E">
        <w:t>, II Praćanska 6a, OIB: 19841318135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86230D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86230D" w:rsidRPr="0086230D">
        <w:t>Laza Technology d.o.o., Zagreb, Avenija V. Holjevca 20, OIB 51148956847</w:t>
      </w:r>
      <w:r w:rsidR="008C5EB2">
        <w:t xml:space="preserve">, s </w:t>
      </w:r>
      <w:r w:rsidR="00A74CFB">
        <w:t>danom 15. lipnja</w:t>
      </w:r>
      <w:r w:rsidR="00FB71CC">
        <w:t xml:space="preserve"> </w:t>
      </w:r>
      <w:r w:rsidR="001A178B">
        <w:t>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F15BD8" w:rsidR="008A3052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F15BD8" w:rsidRPr="00F15BD8">
        <w:t>Laza Technology d.o.o., Zagreb, Avenija V. Holjevca 20, OIB 51148956847</w:t>
      </w:r>
      <w:r>
        <w:t>, će biti brisan iz sudskog registra ovog suda.</w:t>
      </w:r>
    </w:p>
    <w:p w:rsidRDefault="008A3052" w:rsidP="004C3C15" w:rsidR="008A3052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F15BD8" w:rsidP="00F15BD8" w:rsidR="00F15BD8">
      <w:pPr>
        <w:ind w:firstLine="708"/>
        <w:jc w:val="both"/>
      </w:pPr>
      <w:r>
        <w:t>FINA-a Regionalni centar Zagreb, podnijela je</w:t>
      </w:r>
      <w:r w:rsidR="0014499E">
        <w:t xml:space="preserve"> ovom sudu dana 20. ožujka 2017</w:t>
      </w:r>
      <w:r>
        <w:t xml:space="preserve">. prijedlog za otvaranje stečajnog postupka nad dužnikom Laza Technology d.o.o., Zagreb, Avenija V. Holjevca 20, OIB 51148956847. </w:t>
      </w:r>
    </w:p>
    <w:p w:rsidRDefault="00F15BD8" w:rsidP="00F15BD8" w:rsidR="00F15BD8">
      <w:pPr>
        <w:ind w:firstLine="708"/>
        <w:jc w:val="both"/>
      </w:pPr>
      <w:r>
        <w:t xml:space="preserve"> </w:t>
      </w:r>
    </w:p>
    <w:p w:rsidRDefault="00F15BD8" w:rsidP="00F15BD8" w:rsidR="00F15BD8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15. ožujka 2017. dužnik u Očevidniku redoslijeda osnova za plaćanje ima evidentirane neizvršene osnove za plaćanje u neprekinutom razdoblju od 120 dana u ukupnom iznosu od 143.387,37 kn, te da dužnik ima jednog zaposlenog. </w:t>
      </w:r>
    </w:p>
    <w:p w:rsidRDefault="00F15BD8" w:rsidP="00F15BD8" w:rsidR="00F15BD8">
      <w:pPr>
        <w:ind w:firstLine="708"/>
        <w:jc w:val="both"/>
      </w:pPr>
    </w:p>
    <w:p w:rsidRDefault="00F15BD8" w:rsidP="00F15BD8" w:rsidR="00F15BD8">
      <w:pPr>
        <w:ind w:firstLine="708"/>
        <w:jc w:val="both"/>
      </w:pPr>
      <w:r>
        <w:lastRenderedPageBreak/>
        <w:t>Rješenjem ovog suda posl.br. 4 St-909/17 od 3. siječnja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F15BD8" w:rsidP="00F15BD8" w:rsidR="00F15BD8">
      <w:pPr>
        <w:ind w:firstLine="708"/>
        <w:jc w:val="both"/>
      </w:pPr>
    </w:p>
    <w:p w:rsidRDefault="00F15BD8" w:rsidP="00F15BD8" w:rsidR="00F15BD8">
      <w:pPr>
        <w:ind w:firstLine="708"/>
        <w:jc w:val="both"/>
      </w:pPr>
      <w:r>
        <w:t xml:space="preserve">Podneskom od 3. siječnja 2018. FINA je izvijestila sud da ostaje kod prijedloga za otvaranje stečajnog postupka. </w:t>
      </w:r>
    </w:p>
    <w:p w:rsidRDefault="00F15BD8" w:rsidP="00F15BD8" w:rsidR="00F15BD8">
      <w:pPr>
        <w:ind w:firstLine="708"/>
        <w:jc w:val="both"/>
      </w:pPr>
    </w:p>
    <w:p w:rsidRDefault="00F15BD8" w:rsidP="00F15BD8" w:rsidR="00F15BD8">
      <w:pPr>
        <w:ind w:firstLine="708"/>
        <w:jc w:val="both"/>
      </w:pPr>
      <w:r>
        <w:t xml:space="preserve">Na ročište radi očitovanja o prijedlogu za otvaranje stečajnoga postupka od 1. veljače 2018., niti na ročište radi rasprave o pretpostavkama za otvaranje stečajnog postupka od 12. travnja 2018., nisu pristupili niti predlagatelj, niti dužnik, niti zakonski zastupnik dužnika, a niti je dužnik postupio po zaključku suda od 3. siječnja 2018. da dostavi sudu popis imovine i obveza dužnika, pa je sud zaključkom od 2. veljače 2018. zatražio od javnih tijela koja vode evidenciju o određenoj vrsti imovine dostavu podataka iz njihovih službenih evidencija o tome da li je dužnik evidentiran kao vlasnik imovine. </w:t>
      </w:r>
    </w:p>
    <w:p w:rsidRDefault="00F15BD8" w:rsidP="00F15BD8" w:rsidR="00F15BD8">
      <w:pPr>
        <w:ind w:firstLine="708"/>
        <w:jc w:val="both"/>
      </w:pPr>
    </w:p>
    <w:p w:rsidRDefault="00F15BD8" w:rsidP="00F15BD8" w:rsidR="00F15BD8">
      <w:pPr>
        <w:ind w:firstLine="708"/>
        <w:jc w:val="both"/>
      </w:pPr>
      <w:r>
        <w:t xml:space="preserve">Uvidom u pribavljene podatke iz informacijskog sustava zemljišnih knjiga (list 24 i 25 spisa) o vlasništvu dužnika na nekretninama, utvrđeno je da dužnik u zemljišnim knjigama nije evidentiran kao vlasnik nekretnine. Uvidom u obavijest Hrvatske agencije za civilno zrakoplovstvo 6. veljače 2018. (list 26 spisa) utvrđeno je da dužnik nije registriran kao vlasnik zrakoplova. Uvidom u obavijest Ministarstva mora, prometa i infrastrukture od 8. evljače 2018. (list 33 spisa) utvrđeno je da dužnik nije upisan kao vlasnik nijednog broda, brodice, jahte, čamca, plutajućeg objekta, nepomičnog odobalnog objekta, broda u gradnji, plutajućeg objekta u gradnji, niti nepomičnog odobalnog objekta u gradnji. Uvidom u obavijest Središnjeg klirinško depozitarnog društva d.d. od 20. veljače 2018. (list 34 spisa) utvrđeno je da u sustavu SKDD d.d. ne postoji račun nematerijaliziranih vrijednosnih papira dužnika. Uvidom u uvjerenje Državne geodetske uprave od 14. veljače  2018. (list 35 spisa) utvrđeno je da dužnik nije upisan u katastarski operat. Uvidom u uvjerenje Centra za vozila Hrvatske, STP "Zagreb I", od 20. veljače 2018. (list 36 spisa) utvrđeno je da dužnik nije evidentiran kao vlasnik vozila. </w:t>
      </w:r>
    </w:p>
    <w:p w:rsidRDefault="00F15BD8" w:rsidP="00F15BD8" w:rsidR="00F15BD8">
      <w:pPr>
        <w:ind w:firstLine="708"/>
        <w:jc w:val="both"/>
      </w:pPr>
    </w:p>
    <w:p w:rsidRDefault="00F15BD8" w:rsidP="00F15BD8" w:rsidR="00AA6619">
      <w:pPr>
        <w:ind w:firstLine="708"/>
        <w:jc w:val="both"/>
      </w:pPr>
      <w:r>
        <w:t xml:space="preserve">Nadalje, uvidom u potvrdu FINA-e o blokadi računa i novčanih sredstava dužnika od 7. veljače 2018. (list 29 spisa) sud je utvrdio da na dan izdavanja potvrde u Očevidniku redoslijeda osnova za plaćanje dužnik ima evidentirane neizvršene osnove za plaćanje u neprekinutom razdoblju od 448 dana, time da nepodmirene obveze na dan izdavanja potvrde iznose 171.036,29 kn. </w:t>
      </w:r>
      <w:r w:rsidR="00AA6619">
        <w:t xml:space="preserve"> </w:t>
      </w:r>
    </w:p>
    <w:p w:rsidRDefault="00AA6619" w:rsidP="00AA6619" w:rsidR="00AA6619">
      <w:pPr>
        <w:ind w:firstLine="708"/>
        <w:jc w:val="both"/>
      </w:pPr>
    </w:p>
    <w:p w:rsidRDefault="00063CEB" w:rsidP="00AA6619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A74CFB" w:rsidP="00063CEB" w:rsidR="006360F9">
      <w:pPr>
        <w:ind w:firstLine="708"/>
        <w:jc w:val="both"/>
      </w:pPr>
      <w:r w:rsidRPr="00A74CFB">
        <w:t xml:space="preserve">Dakle, iz </w:t>
      </w:r>
      <w:r w:rsidR="00AA6619">
        <w:t>potvrde</w:t>
      </w:r>
      <w:r w:rsidRPr="00A74CFB">
        <w:t xml:space="preserve"> FINA-e o blokadi računa dužnika nedvojbeno proizlazi da je kod dužnika ostvaren stečajni razlog nesposobnosti za plaćanje sukladno odredbi čl. 6. st. 1., 2. i 4. SZ-a.</w:t>
      </w:r>
    </w:p>
    <w:p w:rsidRDefault="00A74CFB" w:rsidP="00063CEB" w:rsidR="00A74CF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lastRenderedPageBreak/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F15BD8">
        <w:t>909</w:t>
      </w:r>
      <w:r w:rsidR="00A74CFB">
        <w:t>/17</w:t>
      </w:r>
      <w:r w:rsidRPr="00692A21">
        <w:t xml:space="preserve"> od </w:t>
      </w:r>
      <w:r w:rsidR="00F15BD8">
        <w:t>12. travnja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9721F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2050C2" w:rsidP="00D30745" w:rsidR="002050C2">
      <w:pPr>
        <w:ind w:firstLine="708"/>
        <w:jc w:val="both"/>
      </w:pPr>
      <w:r w:rsidRPr="002050C2">
        <w:t>Prema tome, iz dostupnih podataka u spisu proizlazi da dužnik nema nikakve imovine koja bi činila stečajnu masu i koja bi bila dostatna za pokriće stečajnoga postupka. Naime, predvidivi troškovi stečajnog postupka za razdoblje šest mjeseci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2050C2" w:rsidP="00C515B4" w:rsidR="002050C2">
      <w:pPr>
        <w:ind w:firstLine="708"/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2050C2">
        <w:t>15. lipnja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F15BD8">
        <w:t>12. travnja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F15BD8">
        <w:t>12. travnja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</w:t>
      </w:r>
      <w:r w:rsidRPr="00692A21">
        <w:lastRenderedPageBreak/>
        <w:t xml:space="preserve">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8A3052" w:rsidP="00C515B4" w:rsidR="008A3052">
      <w:pPr>
        <w:ind w:firstLine="708"/>
        <w:jc w:val="both"/>
      </w:pPr>
    </w:p>
    <w:p w:rsidRDefault="008A3052" w:rsidP="00C515B4" w:rsidR="008A3052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2050C2">
        <w:t>15. lipnja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F72709" w:rsidP="008A58AB" w:rsidR="000D6CD3">
      <w:pPr>
        <w:jc w:val="right"/>
      </w:pPr>
      <w:r>
        <w:t>Gordana Grčić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E9721F" w:rsidP="00E9721F" w:rsidR="00E9721F">
      <w:r>
        <w:t>Uputa o pravnom lijeku:</w:t>
      </w:r>
    </w:p>
    <w:p w:rsidRDefault="00E9721F" w:rsidP="00E9721F" w:rsidR="00E9721F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E9721F" w:rsidP="00E9721F" w:rsidR="00E9721F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sectPr w:rsidSect="00A74CFB" w:rsidR="006E72DD">
      <w:headerReference w:type="even" r:id="rId10"/>
      <w:headerReference w:type="default" r:id="rId11"/>
      <w:pgSz w:h="16838" w:w="11906"/>
      <w:pgMar w:gutter="0" w:footer="708" w:header="708" w:left="1417" w:bottom="1702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01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F15BD8">
      <w:t>909</w:t>
    </w:r>
    <w:r w:rsidR="00A74CFB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4499E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050C2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013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6230D"/>
    <w:rsid w:val="00882F98"/>
    <w:rsid w:val="008A3052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74CFB"/>
    <w:rsid w:val="00A8166A"/>
    <w:rsid w:val="00A86374"/>
    <w:rsid w:val="00AA6619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2DFD"/>
    <w:rsid w:val="00BC367B"/>
    <w:rsid w:val="00BD7237"/>
    <w:rsid w:val="00BE3C64"/>
    <w:rsid w:val="00BE680D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04B3E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62E2"/>
    <w:rsid w:val="00DB3EBA"/>
    <w:rsid w:val="00DD3245"/>
    <w:rsid w:val="00DD392D"/>
    <w:rsid w:val="00DE04E4"/>
    <w:rsid w:val="00DE2695"/>
    <w:rsid w:val="00DE6E22"/>
    <w:rsid w:val="00DF1E26"/>
    <w:rsid w:val="00E25458"/>
    <w:rsid w:val="00E26DAE"/>
    <w:rsid w:val="00E55186"/>
    <w:rsid w:val="00E57778"/>
    <w:rsid w:val="00E61478"/>
    <w:rsid w:val="00E6366C"/>
    <w:rsid w:val="00E71F9A"/>
    <w:rsid w:val="00E9721F"/>
    <w:rsid w:val="00EA75D2"/>
    <w:rsid w:val="00ED1D4E"/>
    <w:rsid w:val="00ED2662"/>
    <w:rsid w:val="00ED6D80"/>
    <w:rsid w:val="00EE61A0"/>
    <w:rsid w:val="00F10CB7"/>
    <w:rsid w:val="00F15BD8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72709"/>
    <w:rsid w:val="00F90303"/>
    <w:rsid w:val="00F956EE"/>
    <w:rsid w:val="00FA7594"/>
    <w:rsid w:val="00FB3694"/>
    <w:rsid w:val="00FB71CC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4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94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St-909/2017</izvorni_sadrzaj>
    <derivirana_varijabla naziv="DomainObject.Predmet.OznakaBroj_1">St-909/2017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Laza Technology d.o.o. zastupanog po punomoćniku Lutz Axel Zabel</izvorni_sadrzaj>
    <derivirana_varijabla naziv="DomainObject.Predmet.ProtustrankaFormated_1">  Laza Technology d.o.o. zastupanog po punomoćniku Lutz Axel Zabel</derivirana_varijabla>
  </DomainObject.Predmet.ProtustrankaFormated>
  <DomainObject.Predmet.ProtustrankaFormatedOIB>
    <izvorni_sadrzaj>  Laza Technology d.o.o., OIB 51148956847 zastupanog po punomoćniku Lutz Axel Zabel</izvorni_sadrzaj>
    <derivirana_varijabla naziv="DomainObject.Predmet.ProtustrankaFormatedOIB_1">  Laza Technology d.o.o., OIB 51148956847 zastupanog po punomoćniku Lutz Axel Zabel</derivirana_varijabla>
  </DomainObject.Predmet.ProtustrankaFormatedOIB>
  <DomainObject.Predmet.ProtustrankaFormatedWithAdress>
    <izvorni_sadrzaj> Laza Technology d.o.o., Avenija V. Holjevca 20, 10000 Zagreb zastupanog po punomoćniku Lutz Axel Zabel</izvorni_sadrzaj>
    <derivirana_varijabla naziv="DomainObject.Predmet.ProtustrankaFormatedWithAdress_1"> Laza Technology d.o.o., Avenija V. Holjevca 20, 10000 Zagreb zastupanog po punomoćniku Lutz Axel Zabel</derivirana_varijabla>
  </DomainObject.Predmet.ProtustrankaFormatedWithAdress>
  <DomainObject.Predmet.ProtustrankaFormatedWithAdressOIB>
    <izvorni_sadrzaj> Laza Technology d.o.o., OIB 51148956847, Avenija V. Holjevca 20, 10000 Zagreb zastupanog po punomoćniku Lutz Axel Zabel</izvorni_sadrzaj>
    <derivirana_varijabla naziv="DomainObject.Predmet.ProtustrankaFormatedWithAdressOIB_1"> Laza Technology d.o.o., OIB 51148956847, Avenija V. Holjevca 20, 10000 Zagreb zastupanog po punomoćniku Lutz Axel Zabel</derivirana_varijabla>
  </DomainObject.Predmet.ProtustrankaFormatedWithAdressOIB>
  <DomainObject.Predmet.ProtustrankaWithAdress>
    <izvorni_sadrzaj>Laza Technology d.o.o. Avenija V. Holjevca 20, 10000 Zagreb</izvorni_sadrzaj>
    <derivirana_varijabla naziv="DomainObject.Predmet.ProtustrankaWithAdress_1">Laza Technology d.o.o. Avenija V. Holjevca 20, 10000 Zagreb</derivirana_varijabla>
  </DomainObject.Predmet.ProtustrankaWithAdress>
  <DomainObject.Predmet.ProtustrankaWithAdressOIB>
    <izvorni_sadrzaj>Laza Technology d.o.o., OIB 51148956847, Avenija V. Holjevca 20, 10000 Zagreb</izvorni_sadrzaj>
    <derivirana_varijabla naziv="DomainObject.Predmet.ProtustrankaWithAdressOIB_1">Laza Technology d.o.o., OIB 51148956847, Avenija V. Holjevca 20, 10000 Zagreb</derivirana_varijabla>
  </DomainObject.Predmet.ProtustrankaWithAdressOIB>
  <DomainObject.Predmet.ProtustrankaNazivFormated>
    <izvorni_sadrzaj>Laza Technology d.o.o.</izvorni_sadrzaj>
    <derivirana_varijabla naziv="DomainObject.Predmet.ProtustrankaNazivFormated_1">Laza Technology d.o.o.</derivirana_varijabla>
  </DomainObject.Predmet.ProtustrankaNazivFormated>
  <DomainObject.Predmet.ProtustrankaNazivFormatedOIB>
    <izvorni_sadrzaj>Laza Technology d.o.o., OIB 51148956847</izvorni_sadrzaj>
    <derivirana_varijabla naziv="DomainObject.Predmet.ProtustrankaNazivFormatedOIB_1">Laza Technology d.o.o., OIB 51148956847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 Technology d.o.o. zastupanog po punomoćniku Lutz Axel Zabel</item>
    </izvorni_sadrzaj>
    <derivirana_varijabla naziv="DomainObject.Predmet.ProtuStrankaListFormated_1">
      <item>Laza Technology d.o.o. zastupanog po punomoćniku Lutz Axel Zabel</item>
    </derivirana_varijabla>
  </DomainObject.Predmet.ProtuStrankaListFormated>
  <DomainObject.Predmet.ProtuStrankaListFormatedOIB>
    <izvorni_sadrzaj>
      <item>Laza Technology d.o.o., OIB 51148956847 zastupanog po punomoćniku Lutz Axel Zabel</item>
    </izvorni_sadrzaj>
    <derivirana_varijabla naziv="DomainObject.Predmet.ProtuStrankaListFormatedOIB_1">
      <item>Laza Technology d.o.o., OIB 51148956847 zastupanog po punomoćniku Lutz Axel Zabel</item>
    </derivirana_varijabla>
  </DomainObject.Predmet.ProtuStrankaListFormatedOIB>
  <DomainObject.Predmet.ProtuStrankaListFormatedWithAdress>
    <izvorni_sadrzaj>
      <item>Laza Technology d.o.o., Avenija V. Holjevca 20, 10000 Zagreb zastupanog po punomoćniku Lutz Axel Zabel</item>
    </izvorni_sadrzaj>
    <derivirana_varijabla naziv="DomainObject.Predmet.ProtuStrankaListFormatedWithAdress_1">
      <item>Laza Technology d.o.o., Avenija V. Holjevca 20, 10000 Zagreb zastupanog po punomoćniku Lutz Axel Zabel</item>
    </derivirana_varijabla>
  </DomainObject.Predmet.ProtuStrankaListFormatedWithAdress>
  <DomainObject.Predmet.ProtuStrankaListFormatedWithAdressOIB>
    <izvorni_sadrzaj>
      <item>Laza Technology d.o.o., OIB 51148956847, Avenija V. Holjevca 20, 10000 Zagreb zastupanog po punomoćniku Lutz Axel Zabel</item>
    </izvorni_sadrzaj>
    <derivirana_varijabla naziv="DomainObject.Predmet.ProtuStrankaListFormatedWithAdressOIB_1">
      <item>Laza Technology d.o.o., OIB 51148956847, Avenija V. Holjevca 20, 10000 Zagreb zastupanog po punomoćniku Lutz Axel Zabel</item>
    </derivirana_varijabla>
  </DomainObject.Predmet.ProtuStrankaListFormatedWithAdressOIB>
  <DomainObject.Predmet.ProtuStrankaListNazivFormated>
    <izvorni_sadrzaj>
      <item>Laza Technology d.o.o.</item>
    </izvorni_sadrzaj>
    <derivirana_varijabla naziv="DomainObject.Predmet.ProtuStrankaListNazivFormated_1">
      <item>Laza Technology d.o.o.</item>
    </derivirana_varijabla>
  </DomainObject.Predmet.ProtuStrankaListNazivFormated>
  <DomainObject.Predmet.ProtuStrankaListNazivFormatedOIB>
    <izvorni_sadrzaj>
      <item>Laza Technology d.o.o., OIB 51148956847</item>
    </izvorni_sadrzaj>
    <derivirana_varijabla naziv="DomainObject.Predmet.ProtuStrankaListNazivFormatedOIB_1">
      <item>Laza Technology d.o.o., OIB 51148956847</item>
    </derivirana_varijabla>
  </DomainObject.Predmet.ProtuStrankaListNazivFormatedOIB>
  <DomainObject.Predmet.OstaliListFormated>
    <izvorni_sadrzaj>
      <item>Lutz Axel Zabel punomoćnik sudionika u postupku Laza Technology d.o.o.</item>
    </izvorni_sadrzaj>
    <derivirana_varijabla naziv="DomainObject.Predmet.OstaliListFormated_1">
      <item>Lutz Axel Zabel punomoćnik sudionika u postupku Laza Technology d.o.o.</item>
    </derivirana_varijabla>
  </DomainObject.Predmet.OstaliListFormated>
  <DomainObject.Predmet.OstaliListFormatedOIB>
    <izvorni_sadrzaj>
      <item>Lutz Axel Zabel, OIB 40534784971 punomoćnik sudionika u postupku Laza Technology d.o.o.</item>
    </izvorni_sadrzaj>
    <derivirana_varijabla naziv="DomainObject.Predmet.OstaliListFormatedOIB_1">
      <item>Lutz Axel Zabel, OIB 40534784971 punomoćnik sudionika u postupku Laza Technology d.o.o.</item>
    </derivirana_varijabla>
  </DomainObject.Predmet.OstaliListFormatedOIB>
  <DomainObject.Predmet.OstaliListFormatedWithAdress>
    <izvorni_sadrzaj>
      <item>Lutz Axel Zabel, Ulica Emanuela Vidovića 5, 10000 Zagreb punomoćnik sudionika u postupku Laza Technology d.o.o.</item>
    </izvorni_sadrzaj>
    <derivirana_varijabla naziv="DomainObject.Predmet.OstaliListFormatedWithAdress_1">
      <item>Lutz Axel Zabel, Ulica Emanuela Vidovića 5, 10000 Zagreb punomoćnik sudionika u postupku Laza Technology d.o.o.</item>
    </derivirana_varijabla>
  </DomainObject.Predmet.OstaliListFormatedWithAdress>
  <DomainObject.Predmet.OstaliListFormatedWithAdressOIB>
    <izvorni_sadrzaj>
      <item>Lutz Axel Zabel, OIB 40534784971, Ulica Emanuela Vidovića 5, 10000 Zagreb punomoćnik sudionika u postupku Laza Technology d.o.o.</item>
    </izvorni_sadrzaj>
    <derivirana_varijabla naziv="DomainObject.Predmet.OstaliListFormatedWithAdressOIB_1">
      <item>Lutz Axel Zabel, OIB 40534784971, Ulica Emanuela Vidovića 5, 10000 Zagreb punomoćnik sudionika u postupku Laza Technology d.o.o.</item>
    </derivirana_varijabla>
  </DomainObject.Predmet.OstaliListFormatedWithAdressOIB>
  <DomainObject.Predmet.OstaliListNazivFormated>
    <izvorni_sadrzaj>
      <item>Lutz Axel Zabel</item>
    </izvorni_sadrzaj>
    <derivirana_varijabla naziv="DomainObject.Predmet.OstaliListNazivFormated_1">
      <item>Lutz Axel Zabel</item>
    </derivirana_varijabla>
  </DomainObject.Predmet.OstaliListNazivFormated>
  <DomainObject.Predmet.OstaliListNazivFormatedOIB>
    <izvorni_sadrzaj>
      <item>Lutz Axel Zabel, OIB 40534784971</item>
    </izvorni_sadrzaj>
    <derivirana_varijabla naziv="DomainObject.Predmet.OstaliListNazivFormatedOIB_1">
      <item>Lutz Axel Zabel, OIB 40534784971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 Technology d.o.o.</izvorni_sadrzaj>
    <derivirana_varijabla naziv="DomainObject.Predmet.ProtustrankaIDrugi_1">Laza Technology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 Technology d.o.o., OIB 51148956847, Avenija V. Holjevca 20, 10000 Zagreb</izvorni_sadrzaj>
    <derivirana_varijabla naziv="DomainObject.Predmet.ProtustrankaIDrugiAdressOIB_1">Laza Technology d.o.o., OIB 51148956847,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Laza Technology d.o.o.</item>
      <item>Lutz Axel Zabel</item>
    </izvorni_sadrzaj>
    <derivirana_varijabla naziv="DomainObject.Predmet.SudioniciListNaziv_1">
      <item>FINA Regionalni centar Zagreb</item>
      <item>Laza Technology d.o.o.</item>
      <item>Lutz Axel Zabel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izvorni_sadrzaj>
    <derivirana_varijabla naziv="DomainObject.Predmet.SudioniciListAdressOIB_1">
      <item>FINA Regionalni centar Zagreb, OIB 85821130368, Trg svibanjskih žrtava 1995. br. 1,10000 Zagreb</item>
      <item>Laza Technology d.o.o., OIB 51148956847, Avenija V. Holjevca 20,10000 Zagreb</item>
      <item>Lutz Axel Zabel, OIB 40534784971, Ulica Emanuela Vidovića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51148956847</item>
      <item>, OIB 40534784971</item>
    </izvorni_sadrzaj>
    <derivirana_varijabla naziv="DomainObject.Predmet.SudioniciListNazivOIB_1">
      <item>, OIB 85821130368</item>
      <item>, OIB 51148956847</item>
      <item>, OIB 40534784971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1421</properties:Words>
  <properties:Characters>7918</properties:Characters>
  <properties:Lines>178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2018-06-15T09:56:00Z</dcterms:created>
  <dc:creator>Korisnik</dc:creator>
  <cp:lastModifiedBy>Goranka Boljkovac</cp:lastModifiedBy>
  <cp:lastPrinted>2018-06-15T09:43:00Z</cp:lastPrinted>
  <dcterms:modified xmlns:xsi="http://www.w3.org/2001/XMLSchema-instance" xsi:type="dcterms:W3CDTF">2018-06-15T10:06:00Z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-lAZA.docx)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