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522CD" w14:paraId="1CE1F0EE" w:rsidRDefault="00F55C5E" w:rsidP="00F55C5E" w:rsidR="00F55C5E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22E48D44" w:rsidRDefault="00F55C5E" w:rsidP="00F55C5E" w:rsidR="00F55C5E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350C2306" w:rsidRDefault="00F55C5E" w:rsidP="00F55C5E" w:rsidR="00F55C5E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DA8754C" w:rsidRDefault="00F55C5E" w:rsidP="00F55C5E" w:rsidR="00F55C5E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St-5169/2015             </w:t>
      </w:r>
    </w:p>
    <w:p w14:textId="77777777" w14:paraId="32A8AF77" w:rsidRDefault="00F55C5E" w:rsidP="00F55C5E" w:rsidR="00F55C5E">
      <w:pPr>
        <w:rPr>
          <w:sz w:val="22"/>
          <w:szCs w:val="22"/>
        </w:rPr>
      </w:pPr>
    </w:p>
    <w:p w14:textId="77777777" w14:paraId="0C602D51" w:rsidRDefault="00F55C5E" w:rsidP="00F55C5E" w:rsidR="00F55C5E">
      <w:pPr>
        <w:rPr>
          <w:sz w:val="22"/>
          <w:szCs w:val="22"/>
        </w:rPr>
      </w:pPr>
    </w:p>
    <w:p w14:textId="77777777" w14:paraId="60B74208" w:rsidRDefault="00F55C5E" w:rsidP="00F55C5E" w:rsidR="00F55C5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HIT-BIT d.o.o., Zagreb, Selska cesta 41 a, OIB 00347686750, temeljem odredbe članka 430. Stečajnog zakona (N. N. br. 71/15), dana 26. siječnja 2016.g. </w:t>
      </w:r>
    </w:p>
    <w:p w14:textId="77777777" w14:paraId="716D234A" w:rsidRDefault="00F55C5E" w:rsidP="00F55C5E" w:rsidR="00F55C5E">
      <w:pPr>
        <w:jc w:val="both"/>
        <w:rPr>
          <w:sz w:val="22"/>
          <w:szCs w:val="22"/>
        </w:rPr>
      </w:pPr>
    </w:p>
    <w:p w14:textId="77777777" w14:paraId="02EFCDCA" w:rsidRDefault="00F55C5E" w:rsidP="00F55C5E" w:rsidR="00F55C5E">
      <w:pPr>
        <w:jc w:val="both"/>
        <w:rPr>
          <w:sz w:val="22"/>
          <w:szCs w:val="22"/>
        </w:rPr>
      </w:pPr>
    </w:p>
    <w:p w14:textId="77777777" w14:paraId="44B67442" w:rsidRDefault="00F55C5E" w:rsidP="00F55C5E" w:rsidR="00F55C5E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2696D276" w:rsidRDefault="00F55C5E" w:rsidP="00F55C5E" w:rsidR="00F55C5E">
      <w:pPr>
        <w:jc w:val="center"/>
        <w:rPr>
          <w:sz w:val="22"/>
          <w:szCs w:val="22"/>
        </w:rPr>
      </w:pPr>
    </w:p>
    <w:p w14:textId="77777777" w14:paraId="0314B21E" w:rsidRDefault="00F55C5E" w:rsidP="00F55C5E" w:rsidR="00F55C5E">
      <w:pPr>
        <w:rPr>
          <w:b/>
          <w:sz w:val="22"/>
          <w:szCs w:val="22"/>
        </w:rPr>
      </w:pPr>
    </w:p>
    <w:p w14:textId="77777777" w14:paraId="4C01D3AF" w:rsidRDefault="00F55C5E" w:rsidP="00F55C5E" w:rsidR="00F55C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HIT-BIT d.o.o., Zagreb, Selska cesta 41 a, OIB 00347686750.</w:t>
      </w:r>
    </w:p>
    <w:p w14:textId="77777777" w14:paraId="7D22AF8C" w:rsidRDefault="00F55C5E" w:rsidP="00F55C5E" w:rsidR="00F55C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14:textId="77777777" w14:paraId="36B58FF0" w:rsidRDefault="00F55C5E" w:rsidP="00F55C5E" w:rsidR="00F55C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352.844,72 kn. </w:t>
      </w:r>
    </w:p>
    <w:p w14:textId="77777777" w14:paraId="6E5FAA40" w:rsidRDefault="00F55C5E" w:rsidP="00F55C5E" w:rsidR="00F55C5E">
      <w:pPr>
        <w:ind w:firstLine="708"/>
        <w:jc w:val="both"/>
        <w:rPr>
          <w:sz w:val="22"/>
          <w:szCs w:val="22"/>
        </w:rPr>
      </w:pPr>
    </w:p>
    <w:p w14:textId="77777777" w14:paraId="67133EB3" w:rsidRDefault="00F55C5E" w:rsidP="00F55C5E" w:rsidR="00F55C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85956FB" w:rsidRDefault="00F55C5E" w:rsidP="00F55C5E" w:rsidR="00F55C5E">
      <w:pPr>
        <w:ind w:firstLine="708"/>
        <w:jc w:val="both"/>
        <w:rPr>
          <w:sz w:val="22"/>
          <w:szCs w:val="22"/>
        </w:rPr>
      </w:pPr>
    </w:p>
    <w:p w14:textId="77777777" w14:paraId="466AC1FC" w:rsidRDefault="00F55C5E" w:rsidP="00F55C5E" w:rsidR="00F55C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8A0C27B" w:rsidRDefault="00F55C5E" w:rsidP="00F55C5E" w:rsidR="00F55C5E">
      <w:pPr>
        <w:ind w:firstLine="708"/>
        <w:jc w:val="both"/>
        <w:rPr>
          <w:sz w:val="22"/>
          <w:szCs w:val="22"/>
        </w:rPr>
      </w:pPr>
    </w:p>
    <w:p w14:textId="77777777" w14:paraId="1A51ABAC" w:rsidRDefault="00F55C5E" w:rsidP="00F55C5E" w:rsidR="00F55C5E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4A33A7CC" w:rsidRDefault="00F55C5E" w:rsidP="00F55C5E" w:rsidR="00F55C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3AB90D6F" w:rsidRDefault="00F55C5E" w:rsidP="00F55C5E" w:rsidR="00F55C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68452A5F" w:rsidRDefault="00F55C5E" w:rsidP="00F55C5E" w:rsidR="00F55C5E">
      <w:pPr>
        <w:jc w:val="both"/>
        <w:rPr>
          <w:sz w:val="22"/>
          <w:szCs w:val="22"/>
        </w:rPr>
      </w:pPr>
    </w:p>
    <w:p w14:textId="77777777" w14:paraId="4077708E" w:rsidRDefault="00F55C5E" w:rsidP="00F55C5E" w:rsidR="00F55C5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26. siječnja 2016.g. </w:t>
      </w:r>
    </w:p>
    <w:p w14:textId="77777777" w14:paraId="4125BC98" w:rsidRDefault="00F55C5E" w:rsidP="00F55C5E" w:rsidR="00F55C5E">
      <w:pPr>
        <w:jc w:val="center"/>
        <w:rPr>
          <w:sz w:val="22"/>
          <w:szCs w:val="22"/>
        </w:rPr>
      </w:pPr>
    </w:p>
    <w:p w14:textId="77777777" w14:paraId="5FC0F838" w:rsidRDefault="00F55C5E" w:rsidP="00F55C5E" w:rsidR="00F55C5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8FF76DB" w:rsidRDefault="00F55C5E" w:rsidP="00F55C5E" w:rsidR="00F55C5E">
      <w:pPr>
        <w:ind w:firstLine="708" w:left="5664"/>
        <w:jc w:val="both"/>
        <w:rPr>
          <w:sz w:val="22"/>
          <w:szCs w:val="22"/>
        </w:rPr>
      </w:pPr>
    </w:p>
    <w:p w14:textId="77777777" w14:paraId="4B7F625C" w:rsidRDefault="00F55C5E" w:rsidP="00F55C5E" w:rsidR="00F55C5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70ED431A" w:rsidRDefault="00F55C5E" w:rsidP="00F55C5E" w:rsidR="00F55C5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59343AEC" w:rsidRDefault="00F55C5E" w:rsidP="00F55C5E" w:rsidR="00F55C5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43C560F3" w:rsidRDefault="00F55C5E" w:rsidP="00F55C5E" w:rsidR="00F55C5E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62535BA" w:rsidRDefault="00F55C5E" w:rsidP="00F55C5E" w:rsidR="00F55C5E">
      <w:pPr>
        <w:jc w:val="center"/>
        <w:rPr>
          <w:sz w:val="22"/>
          <w:szCs w:val="22"/>
        </w:rPr>
      </w:pPr>
    </w:p>
    <w:p w14:textId="77777777" w14:paraId="5C8AE62D" w:rsidRDefault="00F55C5E" w:rsidP="00F55C5E" w:rsidR="00F55C5E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57AD42BC" w:rsidRDefault="00F55C5E" w:rsidP="00F55C5E" w:rsidR="00F55C5E">
      <w:pPr>
        <w:tabs>
          <w:tab w:pos="709" w:val="left"/>
        </w:tabs>
        <w:rPr>
          <w:sz w:val="22"/>
          <w:szCs w:val="22"/>
        </w:rPr>
      </w:pPr>
    </w:p>
    <w:p w14:textId="054AF5ED" w14:paraId="054AF5E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55C5E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55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C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C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C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C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5C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C5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55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C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C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C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C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5C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C5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717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5169</izvorni_sadrzaj>
    <derivirana_varijabla naziv="DomainObject.Predmet.Broj_1">5169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St-5169/2015</izvorni_sadrzaj>
    <derivirana_varijabla naziv="DomainObject.Predmet.OznakaBroj_1">St-5169/2015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HIT-BIT, d.o.o.</izvorni_sadrzaj>
    <derivirana_varijabla naziv="DomainObject.Predmet.ProtustrankaFormated_1">  HIT-BIT, d.o.o.</derivirana_varijabla>
  </DomainObject.Predmet.ProtustrankaFormated>
  <DomainObject.Predmet.ProtustrankaFormatedOIB>
    <izvorni_sadrzaj>  HIT-BIT, d.o.o., OIB 00347686750</izvorni_sadrzaj>
    <derivirana_varijabla naziv="DomainObject.Predmet.ProtustrankaFormatedOIB_1">  HIT-BIT, d.o.o., OIB 00347686750</derivirana_varijabla>
  </DomainObject.Predmet.ProtustrankaFormatedOIB>
  <DomainObject.Predmet.ProtustrankaFormatedWithAdress>
    <izvorni_sadrzaj> HIT-BIT, d.o.o., Selska cesta 41/a, 10000 Zagreb</izvorni_sadrzaj>
    <derivirana_varijabla naziv="DomainObject.Predmet.ProtustrankaFormatedWithAdress_1"> HIT-BIT, d.o.o., Selska cesta 41/a, 10000 Zagreb</derivirana_varijabla>
  </DomainObject.Predmet.ProtustrankaFormatedWithAdress>
  <DomainObject.Predmet.ProtustrankaFormatedWithAdressOIB>
    <izvorni_sadrzaj> HIT-BIT, d.o.o., OIB 00347686750, Selska cesta 41/a, 10000 Zagreb</izvorni_sadrzaj>
    <derivirana_varijabla naziv="DomainObject.Predmet.ProtustrankaFormatedWithAdressOIB_1"> HIT-BIT, d.o.o., OIB 00347686750, Selska cesta 41/a, 10000 Zagreb</derivirana_varijabla>
  </DomainObject.Predmet.ProtustrankaFormatedWithAdressOIB>
  <DomainObject.Predmet.ProtustrankaWithAdress>
    <izvorni_sadrzaj>HIT-BIT, d.o.o. Selska cesta 41/a, 10000 Zagreb</izvorni_sadrzaj>
    <derivirana_varijabla naziv="DomainObject.Predmet.ProtustrankaWithAdress_1">HIT-BIT, d.o.o. Selska cesta 41/a, 10000 Zagreb</derivirana_varijabla>
  </DomainObject.Predmet.ProtustrankaWithAdress>
  <DomainObject.Predmet.ProtustrankaWithAdressOIB>
    <izvorni_sadrzaj>HIT-BIT, d.o.o., OIB 00347686750, Selska cesta 41/a, 10000 Zagreb</izvorni_sadrzaj>
    <derivirana_varijabla naziv="DomainObject.Predmet.ProtustrankaWithAdressOIB_1">HIT-BIT, d.o.o., OIB 00347686750, Selska cesta 41/a, 10000 Zagreb</derivirana_varijabla>
  </DomainObject.Predmet.ProtustrankaWithAdressOIB>
  <DomainObject.Predmet.ProtustrankaNazivFormated>
    <izvorni_sadrzaj>HIT-BIT, d.o.o.</izvorni_sadrzaj>
    <derivirana_varijabla naziv="DomainObject.Predmet.ProtustrankaNazivFormated_1">HIT-BIT, d.o.o.</derivirana_varijabla>
  </DomainObject.Predmet.ProtustrankaNazivFormated>
  <DomainObject.Predmet.ProtustrankaNazivFormatedOIB>
    <izvorni_sadrzaj>HIT-BIT, d.o.o., OIB 00347686750</izvorni_sadrzaj>
    <derivirana_varijabla naziv="DomainObject.Predmet.ProtustrankaNazivFormatedOIB_1">HIT-BIT, d.o.o., OIB 00347686750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HIT-BIT, d.o.o.</item>
    </izvorni_sadrzaj>
    <derivirana_varijabla naziv="DomainObject.Predmet.ProtuStrankaListFormated_1">
      <item>HIT-BIT, d.o.o.</item>
    </derivirana_varijabla>
  </DomainObject.Predmet.ProtuStrankaListFormated>
  <DomainObject.Predmet.ProtuStrankaListFormatedOIB>
    <izvorni_sadrzaj>
      <item>HIT-BIT, d.o.o., OIB 00347686750</item>
    </izvorni_sadrzaj>
    <derivirana_varijabla naziv="DomainObject.Predmet.ProtuStrankaListFormatedOIB_1">
      <item>HIT-BIT, d.o.o., OIB 00347686750</item>
    </derivirana_varijabla>
  </DomainObject.Predmet.ProtuStrankaListFormatedOIB>
  <DomainObject.Predmet.ProtuStrankaListFormatedWithAdress>
    <izvorni_sadrzaj>
      <item>HIT-BIT, d.o.o., Selska cesta 41/a, 10000 Zagreb</item>
    </izvorni_sadrzaj>
    <derivirana_varijabla naziv="DomainObject.Predmet.ProtuStrankaListFormatedWithAdress_1">
      <item>HIT-BIT, d.o.o., Selska cesta 41/a, 10000 Zagreb</item>
    </derivirana_varijabla>
  </DomainObject.Predmet.ProtuStrankaListFormatedWithAdress>
  <DomainObject.Predmet.ProtuStrankaListFormatedWithAdressOIB>
    <izvorni_sadrzaj>
      <item>HIT-BIT, d.o.o., OIB 00347686750, Selska cesta 41/a, 10000 Zagreb</item>
    </izvorni_sadrzaj>
    <derivirana_varijabla naziv="DomainObject.Predmet.ProtuStrankaListFormatedWithAdressOIB_1">
      <item>HIT-BIT, d.o.o., OIB 00347686750, Selska cesta 41/a, 10000 Zagreb</item>
    </derivirana_varijabla>
  </DomainObject.Predmet.ProtuStrankaListFormatedWithAdressOIB>
  <DomainObject.Predmet.ProtuStrankaListNazivFormated>
    <izvorni_sadrzaj>
      <item>HIT-BIT, d.o.o.</item>
    </izvorni_sadrzaj>
    <derivirana_varijabla naziv="DomainObject.Predmet.ProtuStrankaListNazivFormated_1">
      <item>HIT-BIT, d.o.o.</item>
    </derivirana_varijabla>
  </DomainObject.Predmet.ProtuStrankaListNazivFormated>
  <DomainObject.Predmet.ProtuStrankaListNazivFormatedOIB>
    <izvorni_sadrzaj>
      <item>HIT-BIT, d.o.o., OIB 00347686750</item>
    </izvorni_sadrzaj>
    <derivirana_varijabla naziv="DomainObject.Predmet.ProtuStrankaListNazivFormatedOIB_1">
      <item>HIT-BIT, d.o.o., OIB 00347686750</item>
    </derivirana_varijabla>
  </DomainObject.Predmet.ProtuStrankaListNazivFormatedOIB>
  <DomainObject.Predmet.OstaliListFormated>
    <izvorni_sadrzaj>
      <item>Martina Tršan</item>
      <item>HRVATSKI ZAVOD ZA MIROVINSKO OSIGURANJE</item>
    </izvorni_sadrzaj>
    <derivirana_varijabla naziv="DomainObject.Predmet.OstaliListFormated_1">
      <item>Martina Tršan</item>
      <item>HRVATSKI ZAVOD ZA MIROVINSKO OSIGURANJE</item>
    </derivirana_varijabla>
  </DomainObject.Predmet.OstaliListFormated>
  <DomainObject.Predmet.OstaliListFormatedOIB>
    <izvorni_sadrzaj>
      <item>Martina Tršan, OIB 58043221153</item>
      <item>HRVATSKI ZAVOD ZA MIROVINSKO OSIGURANJE, OIB 84397956623</item>
    </izvorni_sadrzaj>
    <derivirana_varijabla naziv="DomainObject.Predmet.OstaliListFormatedOIB_1">
      <item>Martina Tršan, OIB 58043221153</item>
      <item>HRVATSKI ZAVOD ZA MIROVINSKO OSIGURANJE, OIB 84397956623</item>
    </derivirana_varijabla>
  </DomainObject.Predmet.OstaliListFormatedOIB>
  <DomainObject.Predmet.OstaliListFormatedWithAdress>
    <izvorni_sadrzaj>
      <item>Martina Tršan, Potočani 35a, 10000 Zagreb</item>
      <item>HRVATSKI ZAVOD ZA MIROVINSKO OSIGURANJE, Trpimirova 4, 10000 Zagreb</item>
    </izvorni_sadrzaj>
    <derivirana_varijabla naziv="DomainObject.Predmet.OstaliListFormatedWithAdress_1">
      <item>Martina Tršan, Potočani 35a,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Martina Tršan, OIB 58043221153, Potočani 35a, 10000 Zagreb</item>
      <item>HRVATSKI ZAVOD ZA MIROVINSKO OSIGURANJE, OIB 84397956623, Trpimirova 4, 10000 Zagreb</item>
    </izvorni_sadrzaj>
    <derivirana_varijabla naziv="DomainObject.Predmet.OstaliListFormatedWithAdressOIB_1">
      <item>Martina Tršan, OIB 58043221153, Potočani 35a,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Martina Tršan</item>
      <item>HRVATSKI ZAVOD ZA MIROVINSKO OSIGURANJE</item>
    </izvorni_sadrzaj>
    <derivirana_varijabla naziv="DomainObject.Predmet.OstaliListNazivFormated_1">
      <item>Martina Tršan</item>
      <item>HRVATSKI ZAVOD ZA MIROVINSKO OSIGURANJE</item>
    </derivirana_varijabla>
  </DomainObject.Predmet.OstaliListNazivFormated>
  <DomainObject.Predmet.OstaliListNazivFormatedOIB>
    <izvorni_sadrzaj>
      <item>Martina Tršan, OIB 58043221153</item>
      <item>HRVATSKI ZAVOD ZA MIROVINSKO OSIGURANJE, OIB 84397956623</item>
    </izvorni_sadrzaj>
    <derivirana_varijabla naziv="DomainObject.Predmet.OstaliListNazivFormatedOIB_1">
      <item>Martina Tršan, OIB 58043221153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HIT-BIT, d.o.o.</izvorni_sadrzaj>
    <derivirana_varijabla naziv="DomainObject.Predmet.ProtustrankaIDrugi_1">HIT-BIT,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HIT-BIT, d.o.o., OIB 00347686750, Selska cesta 41/a, 10000 Zagreb</izvorni_sadrzaj>
    <derivirana_varijabla naziv="DomainObject.Predmet.ProtustrankaIDrugiAdressOIB_1">HIT-BIT, d.o.o., OIB 00347686750, Selska cesta 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Tršan</item>
      <item>HRVATSKI ZAVOD ZA MIROVINSKO OSIGURANJE</item>
      <item>FINA Regionalni centar Zagreb</item>
      <item>HIT-BIT, d.o.o.</item>
    </izvorni_sadrzaj>
    <derivirana_varijabla naziv="DomainObject.Predmet.SudioniciListNaziv_1">
      <item>Martina Tršan</item>
      <item>HRVATSKI ZAVOD ZA MIROVINSKO OSIGURANJE</item>
      <item>FINA Regionalni centar Zagreb</item>
      <item>HIT-BIT, d.o.o.</item>
    </derivirana_varijabla>
  </DomainObject.Predmet.SudioniciListNaziv>
  <DomainObject.Predmet.SudioniciListAdressOIB>
    <izvorni_sadrzaj>
      <item>Martina Tršan, OIB 58043221153, Potočani 35a,10000 Zagreb</item>
      <item>HRVATSKI ZAVOD ZA MIROVINSKO OSIGURANJE, OIB 84397956623, Trpimirova 4,10000 Zagreb</item>
      <item>FINA Regionalni centar Zagreb, OIB 85821130368, Trg svibanjskih žrtava 1995. 1,10000 Zagreb</item>
      <item>HIT-BIT, d.o.o., OIB 00347686750, Selska cesta 41/a,10000 Zagreb</item>
    </izvorni_sadrzaj>
    <derivirana_varijabla naziv="DomainObject.Predmet.SudioniciListAdressOIB_1">
      <item>Martina Tršan, OIB 58043221153, Potočani 35a,10000 Zagreb</item>
      <item>HRVATSKI ZAVOD ZA MIROVINSKO OSIGURANJE, OIB 84397956623, Trpimirova 4,10000 Zagreb</item>
      <item>FINA Regionalni centar Zagreb, OIB 85821130368, Trg svibanjskih žrtava 1995. 1,10000 Zagreb</item>
      <item>HIT-BIT, d.o.o., OIB 00347686750, Selska cesta 41/a,10000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58043221153</item>
      <item>, OIB 84397956623</item>
      <item>, OIB 85821130368</item>
      <item>, OIB 00347686750</item>
    </izvorni_sadrzaj>
    <derivirana_varijabla naziv="DomainObject.Predmet.SudioniciListNazivOIB_1">
      <item>, OIB 58043221153</item>
      <item>, OIB 84397956623</item>
      <item>, OIB 85821130368</item>
      <item>, OIB 00347686750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265</properties:Words>
  <properties:Characters>1431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2016-01-26T08:58:00Z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