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8935" w14:paraId="a348935" w:rsidRDefault="00310151" w:rsidP="00310151" w:rsidR="003101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151" w:rsidP="00310151" w:rsidR="003101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0151" w:rsidP="00310151" w:rsidR="003101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0151" w:rsidP="00310151" w:rsidR="003101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0151" w:rsidP="00310151" w:rsidR="003101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0151" w:rsidP="00310151" w:rsidR="003101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0151" w:rsidP="00310151" w:rsidR="00310151" w:rsidRPr="005D578C">
      <w:pPr>
        <w:jc w:val="center"/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ARENA REKLAME d. o. o. Buzet, Štrped, Mažinjica 72, OIB </w:t>
      </w:r>
      <w:r w:rsidRPr="00310151">
        <w:rPr>
          <w:rFonts w:cs="Times New Roman" w:eastAsia="Times New Roman"/>
          <w:szCs w:val="24"/>
        </w:rPr>
        <w:t>89426327855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151">
        <w:rPr>
          <w:rFonts w:cs="Times New Roman" w:eastAsia="Times New Roman"/>
          <w:szCs w:val="24"/>
        </w:rPr>
        <w:t>040177249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662E89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ARENA REKLAME d. o. o. Buzet, Štrped, Mažinjica 72, OIB </w:t>
      </w:r>
      <w:r w:rsidRPr="00310151">
        <w:rPr>
          <w:rFonts w:cs="Times New Roman" w:eastAsia="Times New Roman"/>
          <w:szCs w:val="24"/>
        </w:rPr>
        <w:t>89426327855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151">
        <w:rPr>
          <w:rFonts w:cs="Times New Roman" w:eastAsia="Times New Roman"/>
          <w:szCs w:val="24"/>
        </w:rPr>
        <w:t>040177249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662E89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10151" w:rsidP="00310151" w:rsidR="00310151">
      <w:pPr>
        <w:rPr>
          <w:rFonts w:cs="Times New Roman" w:eastAsia="Times New Roman"/>
          <w:szCs w:val="20"/>
        </w:rPr>
      </w:pPr>
    </w:p>
    <w:p w:rsidRDefault="00310151" w:rsidP="00310151" w:rsidR="003101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ARENA REKLAME d. o. o. Buzet, Štrped, Mažinjica 72, OIB </w:t>
      </w:r>
      <w:r w:rsidRPr="00310151">
        <w:rPr>
          <w:rFonts w:cs="Times New Roman" w:eastAsia="Times New Roman"/>
          <w:szCs w:val="24"/>
        </w:rPr>
        <w:t>89426327855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151">
        <w:rPr>
          <w:rFonts w:cs="Times New Roman" w:eastAsia="Times New Roman"/>
          <w:szCs w:val="24"/>
        </w:rPr>
        <w:t>040177249</w:t>
      </w:r>
      <w:r>
        <w:rPr>
          <w:rFonts w:cs="Times New Roman" w:eastAsia="Times New Roman"/>
          <w:szCs w:val="24"/>
        </w:rPr>
        <w:t>.</w:t>
      </w:r>
    </w:p>
    <w:p w:rsidRDefault="00310151" w:rsidP="00310151" w:rsidR="00310151">
      <w:pPr>
        <w:ind w:firstLine="709"/>
        <w:rPr>
          <w:rFonts w:cs="Times New Roman" w:eastAsia="Times New Roman"/>
          <w:szCs w:val="24"/>
        </w:rPr>
      </w:pPr>
    </w:p>
    <w:p w:rsidRDefault="00310151" w:rsidP="00310151" w:rsidR="003101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ARENA REKLAME d. o. o. Buzet, Štrped, Mažinjica 72, OIB </w:t>
      </w:r>
      <w:r w:rsidRPr="00310151">
        <w:rPr>
          <w:rFonts w:cs="Times New Roman" w:eastAsia="Times New Roman"/>
          <w:szCs w:val="24"/>
        </w:rPr>
        <w:t>89426327855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10151">
        <w:rPr>
          <w:rFonts w:cs="Times New Roman" w:eastAsia="Times New Roman"/>
          <w:szCs w:val="24"/>
        </w:rPr>
        <w:t>040177249</w:t>
      </w:r>
      <w:r>
        <w:rPr>
          <w:rFonts w:cs="Times New Roman" w:eastAsia="Times New Roman"/>
          <w:szCs w:val="24"/>
        </w:rPr>
        <w:t>.</w:t>
      </w:r>
    </w:p>
    <w:p w:rsidRDefault="00310151" w:rsidP="00310151" w:rsidR="00310151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0151" w:rsidP="00310151" w:rsidR="00310151">
      <w:pPr>
        <w:ind w:firstLine="708"/>
        <w:rPr>
          <w:rFonts w:cs="Times New Roman" w:eastAsia="Times New Roman"/>
          <w:szCs w:val="24"/>
        </w:rPr>
      </w:pPr>
    </w:p>
    <w:p w:rsidRDefault="00310151" w:rsidP="00310151" w:rsidR="003101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ARENA REKLAME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10151" w:rsidP="00310151" w:rsidR="003101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662E89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0151" w:rsidP="00310151" w:rsidR="00310151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10151" w:rsidP="00310151" w:rsidR="003101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10151" w:rsidP="00310151" w:rsidR="00310151">
      <w:pPr>
        <w:jc w:val="left"/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left"/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0151" w:rsidP="00310151" w:rsidR="0031015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10151" w:rsidP="00310151" w:rsidR="00310151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rPr>
          <w:rFonts w:cs="Times New Roman" w:eastAsia="Times New Roman"/>
          <w:szCs w:val="24"/>
        </w:rPr>
      </w:pPr>
    </w:p>
    <w:p w:rsidRDefault="00310151" w:rsidP="00310151" w:rsidR="003101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ARENA REKLAME d. o. o. Buzet, Štrped, Mažinjica 72,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Sandi Jermaniš, Štrped, Mažinjica 72,</w:t>
      </w:r>
    </w:p>
    <w:p w:rsidRDefault="00310151" w:rsidP="00310151" w:rsidR="0031015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0151" w:rsidP="00310151" w:rsidR="0031015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10151" w:rsidP="00310151" w:rsidR="003101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10151" w:rsidP="00310151" w:rsidR="003101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10151" w:rsidP="00310151" w:rsidR="00310151"/>
    <w:p w:rsidRDefault="00310151" w:rsidP="00310151" w:rsidR="00310151"/>
    <w:p w:rsidRDefault="00310151" w:rsidP="00310151" w:rsidR="00310151"/>
    <w:p w:rsidRDefault="00310151" w:rsidP="00310151" w:rsidR="00310151"/>
    <w:p w:rsidRDefault="009A641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151" w:rsidP="00310151" w:rsidR="00310151">
      <w:r>
        <w:separator/>
      </w:r>
    </w:p>
  </w:endnote>
  <w:endnote w:id="0" w:type="continuationSeparator">
    <w:p w:rsidRDefault="00310151" w:rsidP="00310151" w:rsidR="00310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151" w:rsidP="00310151" w:rsidR="00310151">
      <w:r>
        <w:separator/>
      </w:r>
    </w:p>
  </w:footnote>
  <w:footnote w:id="0" w:type="continuationSeparator">
    <w:p w:rsidRDefault="00310151" w:rsidP="00310151" w:rsidR="00310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15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64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15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A4E"/>
    <w:rsid w:val="00157A4E"/>
    <w:rsid w:val="00310151"/>
    <w:rsid w:val="00662E89"/>
    <w:rsid w:val="0075528E"/>
    <w:rsid w:val="0079403F"/>
    <w:rsid w:val="009A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1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1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01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1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1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01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01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4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64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64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64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1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1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01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1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1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01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01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4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64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64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64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St-1282/2015</izvorni_sadrzaj>
    <derivirana_varijabla naziv="DomainObject.Predmet.OznakaBroj_1">St-1282/2015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ARENA REKLAME d.o.o. BUZET</izvorni_sadrzaj>
    <derivirana_varijabla naziv="DomainObject.Predmet.ProtustrankaFormated_1">  ARENA REKLAME d.o.o. BUZET</derivirana_varijabla>
  </DomainObject.Predmet.ProtustrankaFormated>
  <DomainObject.Predmet.ProtustrankaFormatedOIB>
    <izvorni_sadrzaj>  ARENA REKLAME d.o.o. BUZET, OIB 89426327855</izvorni_sadrzaj>
    <derivirana_varijabla naziv="DomainObject.Predmet.ProtustrankaFormatedOIB_1">  ARENA REKLAME d.o.o. BUZET, OIB 89426327855</derivirana_varijabla>
  </DomainObject.Predmet.ProtustrankaFormatedOIB>
  <DomainObject.Predmet.ProtustrankaFormatedWithAdress>
    <izvorni_sadrzaj> ARENA REKLAME d.o.o. BUZET, Štrped, Mažinjica 72, 52420 Buzet</izvorni_sadrzaj>
    <derivirana_varijabla naziv="DomainObject.Predmet.ProtustrankaFormatedWithAdress_1"> ARENA REKLAME d.o.o. BUZET, Štrped, Mažinjica 72, 52420 Buzet</derivirana_varijabla>
  </DomainObject.Predmet.ProtustrankaFormatedWithAdress>
  <DomainObject.Predmet.ProtustrankaFormatedWithAdressOIB>
    <izvorni_sadrzaj> ARENA REKLAME d.o.o. BUZET, OIB 89426327855, Štrped, Mažinjica 72, 52420 Buzet</izvorni_sadrzaj>
    <derivirana_varijabla naziv="DomainObject.Predmet.ProtustrankaFormatedWithAdressOIB_1"> ARENA REKLAME d.o.o. BUZET, OIB 89426327855, Štrped, Mažinjica 72, 52420 Buzet</derivirana_varijabla>
  </DomainObject.Predmet.ProtustrankaFormatedWithAdressOIB>
  <DomainObject.Predmet.ProtustrankaWithAdress>
    <izvorni_sadrzaj>ARENA REKLAME d.o.o. BUZET Štrped, Mažinjica 72, 52420 Buzet</izvorni_sadrzaj>
    <derivirana_varijabla naziv="DomainObject.Predmet.ProtustrankaWithAdress_1">ARENA REKLAME d.o.o. BUZET Štrped, Mažinjica 72, 52420 Buzet</derivirana_varijabla>
  </DomainObject.Predmet.ProtustrankaWithAdress>
  <DomainObject.Predmet.ProtustrankaWithAdressOIB>
    <izvorni_sadrzaj>ARENA REKLAME d.o.o. BUZET, OIB 89426327855, Štrped, Mažinjica 72, 52420 Buzet</izvorni_sadrzaj>
    <derivirana_varijabla naziv="DomainObject.Predmet.ProtustrankaWithAdressOIB_1">ARENA REKLAME d.o.o. BUZET, OIB 89426327855, Štrped, Mažinjica 72, 52420 Buzet</derivirana_varijabla>
  </DomainObject.Predmet.ProtustrankaWithAdressOIB>
  <DomainObject.Predmet.ProtustrankaNazivFormated>
    <izvorni_sadrzaj>ARENA REKLAME d.o.o. BUZET</izvorni_sadrzaj>
    <derivirana_varijabla naziv="DomainObject.Predmet.ProtustrankaNazivFormated_1">ARENA REKLAME d.o.o. BUZET</derivirana_varijabla>
  </DomainObject.Predmet.ProtustrankaNazivFormated>
  <DomainObject.Predmet.ProtustrankaNazivFormatedOIB>
    <izvorni_sadrzaj>ARENA REKLAME d.o.o. BUZET, OIB 89426327855</izvorni_sadrzaj>
    <derivirana_varijabla naziv="DomainObject.Predmet.ProtustrankaNazivFormatedOIB_1">ARENA REKLAME d.o.o. BUZET, OIB 89426327855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196219.80</izvorni_sadrzaj>
    <derivirana_varijabla naziv="DomainObject.Predmet.TrenutnaVrijednost_1">196219.80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REKLAME d.o.o. BUZET</item>
    </izvorni_sadrzaj>
    <derivirana_varijabla naziv="DomainObject.Predmet.ProtuStrankaListFormated_1">
      <item>ARENA REKLAME d.o.o. BUZET</item>
    </derivirana_varijabla>
  </DomainObject.Predmet.ProtuStrankaListFormated>
  <DomainObject.Predmet.ProtuStrankaListFormatedOIB>
    <izvorni_sadrzaj>
      <item>ARENA REKLAME d.o.o. BUZET, OIB 89426327855</item>
    </izvorni_sadrzaj>
    <derivirana_varijabla naziv="DomainObject.Predmet.ProtuStrankaListFormatedOIB_1">
      <item>ARENA REKLAME d.o.o. BUZET, OIB 89426327855</item>
    </derivirana_varijabla>
  </DomainObject.Predmet.ProtuStrankaListFormatedOIB>
  <DomainObject.Predmet.ProtuStrankaListFormatedWithAdress>
    <izvorni_sadrzaj>
      <item>ARENA REKLAME d.o.o. BUZET, Štrped, Mažinjica 72, 52420 Buzet</item>
    </izvorni_sadrzaj>
    <derivirana_varijabla naziv="DomainObject.Predmet.ProtuStrankaListFormatedWithAdress_1">
      <item>ARENA REKLAME d.o.o. BUZET, Štrped, Mažinjica 72, 52420 Buzet</item>
    </derivirana_varijabla>
  </DomainObject.Predmet.ProtuStrankaListFormatedWithAdress>
  <DomainObject.Predmet.ProtuStrankaListFormatedWithAdressOIB>
    <izvorni_sadrzaj>
      <item>ARENA REKLAME d.o.o. BUZET, OIB 89426327855, Štrped, Mažinjica 72, 52420 Buzet</item>
    </izvorni_sadrzaj>
    <derivirana_varijabla naziv="DomainObject.Predmet.ProtuStrankaListFormatedWithAdressOIB_1">
      <item>ARENA REKLAME d.o.o. BUZET, OIB 89426327855, Štrped, Mažinjica 72, 52420 Buzet</item>
    </derivirana_varijabla>
  </DomainObject.Predmet.ProtuStrankaListFormatedWithAdressOIB>
  <DomainObject.Predmet.ProtuStrankaListNazivFormated>
    <izvorni_sadrzaj>
      <item>ARENA REKLAME d.o.o. BUZET</item>
    </izvorni_sadrzaj>
    <derivirana_varijabla naziv="DomainObject.Predmet.ProtuStrankaListNazivFormated_1">
      <item>ARENA REKLAME d.o.o. BUZET</item>
    </derivirana_varijabla>
  </DomainObject.Predmet.ProtuStrankaListNazivFormated>
  <DomainObject.Predmet.ProtuStrankaListNazivFormatedOIB>
    <izvorni_sadrzaj>
      <item>ARENA REKLAME d.o.o. BUZET, OIB 89426327855</item>
    </izvorni_sadrzaj>
    <derivirana_varijabla naziv="DomainObject.Predmet.ProtuStrankaListNazivFormatedOIB_1">
      <item>ARENA REKLAME d.o.o. BUZET, OIB 89426327855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REKLAME d.o.o. BUZET</izvorni_sadrzaj>
    <derivirana_varijabla naziv="DomainObject.Predmet.ProtustrankaIDrugi_1">ARENA REKLAME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ARENA REKLAME d.o.o. BUZET, OIB 89426327855, Štrped, Mažinjica 72, 52420 Buzet</izvorni_sadrzaj>
    <derivirana_varijabla naziv="DomainObject.Predmet.ProtustrankaIDrugiAdressOIB_1">ARENA REKLAME d.o.o. BUZET, OIB 89426327855, Štrped, Mažinjica 72,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ARENA REKLAME d.o.o. BUZET</item>
    </izvorni_sadrzaj>
    <derivirana_varijabla naziv="DomainObject.Predmet.SudioniciListNaziv_1">
      <item>FINANCIJSKA AGENCIJA, RC RIJEKA, PODRUŽNICA PULA, PULA</item>
      <item>ARENA REKLAME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ARENA REKLAME d.o.o. BUZET, OIB 89426327855, Štrped, Mažinjica 72,52420 Buzet</item>
    </izvorni_sadrzaj>
    <derivirana_varijabla naziv="DomainObject.Predmet.SudioniciListAdressOIB_1">
      <item>FINANCIJSKA AGENCIJA, RC RIJEKA, PODRUŽNICA PULA, PULA, OIB 85821130368, Ulica grada Vukovara 70,10000 Zagreb</item>
      <item>ARENA REKLAME d.o.o. BUZET, OIB 89426327855, Štrped, Mažinjica 72,52420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89426327855</item>
    </izvorni_sadrzaj>
    <derivirana_varijabla naziv="DomainObject.Predmet.SudioniciListNazivOIB_1">
      <item>, OIB 85821130368</item>
      <item>, OIB 89426327855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3067</properties:Characters>
  <properties:Lines>81</properties:Lines>
  <properties:Paragraphs>30</properties:Paragraphs>
  <properties:TotalTime>8</properties:TotalTime>
  <properties:ScaleCrop>false</properties:ScaleCrop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2016-03-23T10:40:00Z</dcterms:created>
  <dc:creator>Mihaela Kaligari</dc:creator>
  <dc:description/>
  <cp:keywords/>
  <cp:lastModifiedBy>Lorena Paris Aničić</cp:lastModifiedBy>
  <dcterms:modified xmlns:xsi="http://www.w3.org/2001/XMLSchema-instance" xsi:type="dcterms:W3CDTF">2016-03-29T08:11:00Z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